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C598F" w14:textId="77777777" w:rsidR="008A6F5C" w:rsidRPr="00474387" w:rsidRDefault="008A6F5C" w:rsidP="008A6F5C">
      <w:bookmarkStart w:id="0" w:name="_Hlk208832525"/>
    </w:p>
    <w:p w14:paraId="1664B751" w14:textId="77777777" w:rsidR="008A6F5C" w:rsidRDefault="008A6F5C" w:rsidP="008A6F5C">
      <w:pPr>
        <w:ind w:left="0"/>
        <w:rPr>
          <w:sz w:val="12"/>
          <w:szCs w:val="16"/>
        </w:rPr>
      </w:pPr>
      <w:r>
        <w:br/>
      </w:r>
      <w:r>
        <w:rPr>
          <w:sz w:val="12"/>
          <w:szCs w:val="16"/>
        </w:rPr>
        <w:t xml:space="preserve"> </w:t>
      </w:r>
    </w:p>
    <w:p w14:paraId="30D95559" w14:textId="77777777" w:rsidR="008A6F5C" w:rsidRDefault="008A6F5C" w:rsidP="008A6F5C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1CAC16A5" w14:textId="77777777" w:rsidR="008A6F5C" w:rsidRDefault="008A6F5C" w:rsidP="008A6F5C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10ED6D38" w14:textId="77777777" w:rsidR="008A6F5C" w:rsidRDefault="008A6F5C" w:rsidP="008A6F5C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7F83B670" w14:textId="77777777" w:rsidR="008A6F5C" w:rsidRDefault="008A6F5C" w:rsidP="008A6F5C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7AFAD042" w14:textId="77777777" w:rsidR="008A6F5C" w:rsidRDefault="008A6F5C" w:rsidP="008A6F5C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031471A3" w14:textId="77777777" w:rsidR="008A6F5C" w:rsidRPr="0061706E" w:rsidRDefault="008A6F5C" w:rsidP="008A6F5C">
      <w:pPr>
        <w:spacing w:after="360" w:line="280" w:lineRule="atLeast"/>
        <w:ind w:left="-851"/>
        <w:rPr>
          <w:rFonts w:eastAsia="Times New Roman" w:cs="Times New Roman"/>
          <w:sz w:val="48"/>
          <w:szCs w:val="48"/>
          <w:lang w:eastAsia="da-DK"/>
        </w:rPr>
      </w:pPr>
      <w:r w:rsidRPr="0061706E">
        <w:rPr>
          <w:rFonts w:eastAsia="Times New Roman" w:cs="Times New Roman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42581EDB" w14:textId="2F9A3DDF" w:rsidR="008A6F5C" w:rsidRPr="0061706E" w:rsidRDefault="008A6F5C" w:rsidP="008A6F5C">
      <w:pPr>
        <w:spacing w:after="360" w:line="280" w:lineRule="atLeast"/>
        <w:ind w:left="-851" w:right="-285"/>
        <w:rPr>
          <w:rFonts w:eastAsia="Times New Roman" w:cs="Times New Roman"/>
          <w:sz w:val="48"/>
          <w:szCs w:val="48"/>
          <w:lang w:eastAsia="da-DK"/>
        </w:rPr>
      </w:pPr>
      <w:r>
        <w:rPr>
          <w:rFonts w:eastAsia="Times New Roman" w:cs="Times New Roman"/>
          <w:sz w:val="48"/>
          <w:szCs w:val="48"/>
          <w:lang w:eastAsia="da-DK"/>
        </w:rPr>
        <w:t>Mødereferat Risikoworkshop</w:t>
      </w:r>
    </w:p>
    <w:p w14:paraId="49A48A95" w14:textId="77777777" w:rsidR="008A6F5C" w:rsidRPr="0061706E" w:rsidRDefault="008A6F5C" w:rsidP="00183F09">
      <w:pPr>
        <w:pStyle w:val="orangeoverskrift"/>
        <w:rPr>
          <w:bCs/>
          <w:color w:val="225F41" w:themeColor="accent2"/>
        </w:rPr>
      </w:pPr>
      <w:bookmarkStart w:id="1" w:name="_Hlk130292009"/>
      <w:bookmarkStart w:id="2" w:name="_Hlk206061460"/>
      <w:r w:rsidRPr="0061706E">
        <w:rPr>
          <w:iCs/>
        </w:rPr>
        <w:t>Projektnavn:</w:t>
      </w:r>
      <w:r w:rsidRPr="0061706E">
        <w:tab/>
      </w:r>
      <w:permStart w:id="2077701813" w:edGrp="everyone"/>
      <w:r w:rsidRPr="00183F09">
        <w:rPr>
          <w:color w:val="FF9900"/>
        </w:rPr>
        <w:t xml:space="preserve">XXXX </w:t>
      </w:r>
      <w:proofErr w:type="spellStart"/>
      <w:r w:rsidRPr="00183F09">
        <w:rPr>
          <w:color w:val="FF9900"/>
        </w:rPr>
        <w:t>XXXX</w:t>
      </w:r>
      <w:permEnd w:id="2077701813"/>
      <w:proofErr w:type="spellEnd"/>
    </w:p>
    <w:p w14:paraId="48654A7F" w14:textId="77777777" w:rsidR="008A6F5C" w:rsidRPr="0061706E" w:rsidRDefault="008A6F5C" w:rsidP="00183F09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r w:rsidRPr="0061706E">
        <w:tab/>
      </w:r>
      <w:permStart w:id="1824604123" w:edGrp="everyone"/>
      <w:r w:rsidRPr="00183F09">
        <w:rPr>
          <w:color w:val="FF9900"/>
        </w:rPr>
        <w:t>XXX</w:t>
      </w:r>
      <w:permEnd w:id="1824604123"/>
    </w:p>
    <w:bookmarkEnd w:id="1"/>
    <w:p w14:paraId="70E7D834" w14:textId="77777777" w:rsidR="008A6F5C" w:rsidRPr="0061706E" w:rsidRDefault="008A6F5C" w:rsidP="00183F09">
      <w:pPr>
        <w:pStyle w:val="orangetekst"/>
        <w:rPr>
          <w:color w:val="225F41" w:themeColor="accent2"/>
        </w:rPr>
      </w:pPr>
      <w:r w:rsidRPr="0061706E">
        <w:t>Versions nr.</w:t>
      </w:r>
      <w:r w:rsidRPr="0061706E">
        <w:tab/>
      </w:r>
      <w:r w:rsidRPr="0061706E">
        <w:tab/>
      </w:r>
      <w:permStart w:id="2102461592" w:edGrp="everyone"/>
      <w:r w:rsidRPr="00183F09">
        <w:rPr>
          <w:color w:val="FF9900"/>
        </w:rPr>
        <w:t>1.0</w:t>
      </w:r>
      <w:permEnd w:id="2102461592"/>
    </w:p>
    <w:p w14:paraId="095E3C94" w14:textId="77777777" w:rsidR="008A6F5C" w:rsidRPr="0061706E" w:rsidRDefault="008A6F5C" w:rsidP="00183F09">
      <w:pPr>
        <w:pStyle w:val="orangetekst"/>
      </w:pPr>
      <w:r w:rsidRPr="0061706E">
        <w:t>Udarbejdet af:</w:t>
      </w:r>
      <w:r w:rsidRPr="0061706E">
        <w:tab/>
      </w:r>
      <w:r>
        <w:t xml:space="preserve">            </w:t>
      </w:r>
      <w:permStart w:id="421285923" w:edGrp="everyone"/>
      <w:r w:rsidRPr="00183F09">
        <w:rPr>
          <w:color w:val="FF9900"/>
        </w:rPr>
        <w:t>Navn, Virksomhed</w:t>
      </w:r>
      <w:permEnd w:id="421285923"/>
    </w:p>
    <w:p w14:paraId="7F46ACA3" w14:textId="77777777" w:rsidR="008A6F5C" w:rsidRPr="0061706E" w:rsidRDefault="008A6F5C" w:rsidP="00183F09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31019326" w:edGrp="everyone"/>
      <w:r w:rsidRPr="00183F09">
        <w:rPr>
          <w:color w:val="FF9900"/>
        </w:rPr>
        <w:t>Navn, Virksomhed</w:t>
      </w:r>
    </w:p>
    <w:permEnd w:id="31019326"/>
    <w:p w14:paraId="5559F63B" w14:textId="77777777" w:rsidR="008A6F5C" w:rsidRPr="0061706E" w:rsidRDefault="008A6F5C" w:rsidP="00183F09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828486645" w:edGrp="everyone"/>
      <w:r w:rsidRPr="00183F09">
        <w:rPr>
          <w:color w:val="FF9900"/>
        </w:rPr>
        <w:t xml:space="preserve">Navn, </w:t>
      </w:r>
      <w:bookmarkEnd w:id="2"/>
      <w:r w:rsidRPr="00183F09">
        <w:rPr>
          <w:color w:val="FF9900"/>
        </w:rPr>
        <w:t>Virksomhed</w:t>
      </w:r>
      <w:permEnd w:id="1828486645"/>
    </w:p>
    <w:p w14:paraId="77480993" w14:textId="309B1C61" w:rsidR="008A6F5C" w:rsidRPr="0061706E" w:rsidRDefault="008A6F5C" w:rsidP="008A6F5C">
      <w:pPr>
        <w:spacing w:after="0" w:line="280" w:lineRule="atLeast"/>
        <w:rPr>
          <w:rFonts w:eastAsia="Times New Roman" w:cs="Times New Roman"/>
          <w:lang w:eastAsia="da-DK"/>
        </w:rPr>
      </w:pPr>
    </w:p>
    <w:p w14:paraId="21A44BEF" w14:textId="77777777" w:rsidR="008A6F5C" w:rsidRPr="0061706E" w:rsidRDefault="008A6F5C" w:rsidP="008A6F5C">
      <w:pPr>
        <w:spacing w:after="0" w:line="280" w:lineRule="atLeast"/>
        <w:rPr>
          <w:rFonts w:eastAsia="Times New Roman" w:cs="Times New Roman"/>
          <w:lang w:eastAsia="da-DK"/>
        </w:rPr>
      </w:pPr>
    </w:p>
    <w:p w14:paraId="3701C94C" w14:textId="77777777" w:rsidR="008A6F5C" w:rsidRPr="0061706E" w:rsidRDefault="008A6F5C" w:rsidP="008A6F5C">
      <w:pPr>
        <w:spacing w:after="0" w:line="280" w:lineRule="atLeast"/>
        <w:rPr>
          <w:rFonts w:eastAsia="Times New Roman" w:cs="Times New Roman"/>
          <w:lang w:eastAsia="da-DK"/>
        </w:rPr>
      </w:pPr>
    </w:p>
    <w:p w14:paraId="5A94284C" w14:textId="77777777" w:rsidR="008A6F5C" w:rsidRPr="0061706E" w:rsidRDefault="008A6F5C" w:rsidP="008A6F5C">
      <w:pPr>
        <w:spacing w:after="0" w:line="280" w:lineRule="atLeast"/>
        <w:rPr>
          <w:rFonts w:eastAsia="Times New Roman" w:cs="Times New Roman"/>
          <w:lang w:eastAsia="da-DK"/>
        </w:rPr>
      </w:pPr>
    </w:p>
    <w:p w14:paraId="00DAD497" w14:textId="77777777" w:rsidR="008A6F5C" w:rsidRPr="0061706E" w:rsidRDefault="008A6F5C" w:rsidP="008A6F5C">
      <w:pPr>
        <w:spacing w:after="0" w:line="280" w:lineRule="atLeast"/>
        <w:rPr>
          <w:rFonts w:eastAsia="Times New Roman" w:cs="Times New Roman"/>
          <w:lang w:eastAsia="da-DK"/>
        </w:rPr>
      </w:pPr>
    </w:p>
    <w:p w14:paraId="661A4453" w14:textId="77777777" w:rsidR="008A6F5C" w:rsidRPr="0061706E" w:rsidRDefault="008A6F5C" w:rsidP="008A6F5C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  <w:r w:rsidRPr="0061706E">
        <w:rPr>
          <w:rFonts w:eastAsia="Times New Roman" w:cs="Times New Roman"/>
          <w:lang w:eastAsia="da-DK"/>
        </w:rPr>
        <w:tab/>
      </w:r>
    </w:p>
    <w:p w14:paraId="18BC0916" w14:textId="77777777" w:rsidR="008A6F5C" w:rsidRPr="0061706E" w:rsidRDefault="008A6F5C" w:rsidP="00183F09">
      <w:pPr>
        <w:spacing w:after="0" w:line="280" w:lineRule="atLeast"/>
        <w:ind w:left="1276" w:hanging="982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9FF2F9C" wp14:editId="5DD24531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1426639465" name="Tekstfelt 1426639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AEEDBAF" w14:textId="77777777" w:rsidR="008A6F5C" w:rsidRPr="00CC1453" w:rsidRDefault="008A6F5C" w:rsidP="008A6F5C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FF2F9C" id="_x0000_t202" coordsize="21600,21600" o:spt="202" path="m,l,21600r21600,l21600,xe">
                <v:stroke joinstyle="miter"/>
                <v:path gradientshapeok="t" o:connecttype="rect"/>
              </v:shapetype>
              <v:shape id="Tekstfelt 1426639465" o:spid="_x0000_s1026" type="#_x0000_t202" style="position:absolute;left:0;text-align:left;margin-left:-.9pt;margin-top:322.95pt;width:596.7pt;height:27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7AEEDBAF" w14:textId="77777777" w:rsidR="008A6F5C" w:rsidRPr="00CC1453" w:rsidRDefault="008A6F5C" w:rsidP="008A6F5C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00B54346" w14:textId="77777777" w:rsidR="008A6F5C" w:rsidRPr="0061706E" w:rsidRDefault="008A6F5C" w:rsidP="008A6F5C">
      <w:pPr>
        <w:spacing w:after="0" w:line="280" w:lineRule="atLeast"/>
        <w:ind w:left="-426"/>
        <w:rPr>
          <w:rFonts w:eastAsia="Times New Roman" w:cs="Times New Roman"/>
          <w:lang w:eastAsia="da-DK"/>
        </w:rPr>
      </w:pPr>
      <w:bookmarkStart w:id="3" w:name="_Hlk130292114"/>
      <w:bookmarkStart w:id="4" w:name="_Hlk130291999"/>
      <w:bookmarkStart w:id="5" w:name="_Hlk130291224"/>
      <w:r w:rsidRPr="0061706E">
        <w:rPr>
          <w:rFonts w:eastAsia="Times New Roman" w:cs="Times New Roman"/>
          <w:lang w:eastAsia="da-DK"/>
        </w:rPr>
        <w:lastRenderedPageBreak/>
        <w:t>Version af dokument:</w:t>
      </w:r>
    </w:p>
    <w:p w14:paraId="44E28356" w14:textId="77777777" w:rsidR="008A6F5C" w:rsidRPr="0061706E" w:rsidRDefault="008A6F5C" w:rsidP="008A6F5C">
      <w:pPr>
        <w:spacing w:after="0" w:line="280" w:lineRule="atLeast"/>
        <w:rPr>
          <w:rFonts w:asciiTheme="majorHAnsi" w:eastAsia="Times New Roman" w:hAnsiTheme="majorHAnsi" w:cs="Times New Roman"/>
          <w:color w:val="0070C0"/>
          <w:szCs w:val="18"/>
          <w:lang w:eastAsia="da-DK"/>
        </w:rPr>
      </w:pPr>
    </w:p>
    <w:tbl>
      <w:tblPr>
        <w:tblStyle w:val="Tabel-Gitter1"/>
        <w:tblW w:w="9946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1301"/>
        <w:gridCol w:w="1201"/>
        <w:gridCol w:w="1780"/>
        <w:gridCol w:w="1843"/>
        <w:gridCol w:w="2060"/>
        <w:gridCol w:w="1761"/>
      </w:tblGrid>
      <w:tr w:rsidR="00183F09" w:rsidRPr="00183F09" w14:paraId="7C7614A4" w14:textId="77777777" w:rsidTr="00183F09">
        <w:tc>
          <w:tcPr>
            <w:tcW w:w="1301" w:type="dxa"/>
            <w:shd w:val="clear" w:color="auto" w:fill="FAF9F9"/>
          </w:tcPr>
          <w:p w14:paraId="0489E3BA" w14:textId="77777777" w:rsidR="00183F09" w:rsidRPr="00183F09" w:rsidRDefault="00183F09" w:rsidP="00183F09">
            <w:pPr>
              <w:ind w:left="0" w:right="275"/>
              <w:jc w:val="center"/>
              <w:rPr>
                <w:rFonts w:ascii="Verdana" w:hAnsi="Verdana"/>
                <w:b/>
                <w:color w:val="auto"/>
              </w:rPr>
            </w:pPr>
            <w:bookmarkStart w:id="6" w:name="_Hlk206061471"/>
            <w:r w:rsidRPr="00183F09">
              <w:rPr>
                <w:rFonts w:ascii="Verdana" w:hAnsi="Verdana"/>
                <w:b/>
                <w:color w:val="auto"/>
              </w:rPr>
              <w:t>Version</w:t>
            </w:r>
          </w:p>
        </w:tc>
        <w:tc>
          <w:tcPr>
            <w:tcW w:w="1201" w:type="dxa"/>
            <w:shd w:val="clear" w:color="auto" w:fill="FAF9F9"/>
          </w:tcPr>
          <w:p w14:paraId="38F218F5" w14:textId="77777777" w:rsidR="00183F09" w:rsidRPr="00183F09" w:rsidRDefault="00183F09" w:rsidP="00183F09">
            <w:pPr>
              <w:ind w:left="0" w:right="275"/>
              <w:rPr>
                <w:rFonts w:ascii="Verdana" w:hAnsi="Verdana"/>
                <w:b/>
                <w:color w:val="auto"/>
              </w:rPr>
            </w:pPr>
            <w:r w:rsidRPr="00183F09">
              <w:rPr>
                <w:rFonts w:ascii="Verdana" w:hAnsi="Verdana"/>
                <w:b/>
                <w:color w:val="auto"/>
              </w:rPr>
              <w:t>Dato</w:t>
            </w:r>
          </w:p>
        </w:tc>
        <w:tc>
          <w:tcPr>
            <w:tcW w:w="1780" w:type="dxa"/>
            <w:shd w:val="clear" w:color="auto" w:fill="FAF9F9"/>
          </w:tcPr>
          <w:p w14:paraId="3AB4464C" w14:textId="77777777" w:rsidR="00183F09" w:rsidRPr="00183F09" w:rsidRDefault="00183F09" w:rsidP="00183F09">
            <w:pPr>
              <w:ind w:left="0" w:right="275"/>
              <w:rPr>
                <w:rFonts w:ascii="Verdana" w:hAnsi="Verdana"/>
                <w:b/>
                <w:color w:val="auto"/>
              </w:rPr>
            </w:pPr>
            <w:r w:rsidRPr="00183F09">
              <w:rPr>
                <w:rFonts w:ascii="Verdana" w:hAnsi="Verdana"/>
                <w:b/>
                <w:color w:val="auto"/>
              </w:rPr>
              <w:t>Navn</w:t>
            </w:r>
          </w:p>
        </w:tc>
        <w:tc>
          <w:tcPr>
            <w:tcW w:w="1843" w:type="dxa"/>
            <w:shd w:val="clear" w:color="auto" w:fill="FAF9F9"/>
          </w:tcPr>
          <w:p w14:paraId="30F99C8A" w14:textId="77777777" w:rsidR="00183F09" w:rsidRPr="00183F09" w:rsidRDefault="00183F09" w:rsidP="00183F09">
            <w:pPr>
              <w:ind w:left="0" w:right="275"/>
              <w:rPr>
                <w:rFonts w:ascii="Verdana" w:hAnsi="Verdana"/>
                <w:b/>
                <w:color w:val="auto"/>
              </w:rPr>
            </w:pPr>
            <w:r w:rsidRPr="00183F09">
              <w:rPr>
                <w:rFonts w:ascii="Verdana" w:hAnsi="Verdana"/>
                <w:b/>
                <w:color w:val="auto"/>
              </w:rPr>
              <w:t>Virksomhed</w:t>
            </w:r>
          </w:p>
        </w:tc>
        <w:tc>
          <w:tcPr>
            <w:tcW w:w="2060" w:type="dxa"/>
            <w:shd w:val="clear" w:color="auto" w:fill="FAF9F9"/>
          </w:tcPr>
          <w:p w14:paraId="72F7262F" w14:textId="77777777" w:rsidR="00183F09" w:rsidRPr="00183F09" w:rsidRDefault="00183F09" w:rsidP="00183F09">
            <w:pPr>
              <w:ind w:left="0" w:right="275"/>
              <w:rPr>
                <w:rFonts w:ascii="Verdana" w:hAnsi="Verdana"/>
                <w:b/>
                <w:color w:val="auto"/>
              </w:rPr>
            </w:pPr>
            <w:r w:rsidRPr="00183F09">
              <w:rPr>
                <w:rFonts w:ascii="Verdana" w:hAnsi="Verdana"/>
                <w:b/>
                <w:color w:val="auto"/>
              </w:rPr>
              <w:t>Jobfunktion</w:t>
            </w:r>
          </w:p>
        </w:tc>
        <w:tc>
          <w:tcPr>
            <w:tcW w:w="1761" w:type="dxa"/>
            <w:shd w:val="clear" w:color="auto" w:fill="FAF9F9"/>
          </w:tcPr>
          <w:p w14:paraId="0E80C0EE" w14:textId="77777777" w:rsidR="00183F09" w:rsidRPr="00183F09" w:rsidRDefault="00183F09" w:rsidP="00183F09">
            <w:pPr>
              <w:ind w:left="0" w:right="275"/>
              <w:jc w:val="center"/>
              <w:rPr>
                <w:rFonts w:ascii="Verdana" w:hAnsi="Verdana"/>
                <w:b/>
                <w:color w:val="auto"/>
              </w:rPr>
            </w:pPr>
            <w:r w:rsidRPr="00183F09">
              <w:rPr>
                <w:rFonts w:ascii="Verdana" w:hAnsi="Verdana"/>
                <w:b/>
                <w:color w:val="auto"/>
              </w:rPr>
              <w:t>Ændring</w:t>
            </w:r>
          </w:p>
        </w:tc>
      </w:tr>
      <w:tr w:rsidR="00183F09" w:rsidRPr="00183F09" w14:paraId="20127572" w14:textId="77777777" w:rsidTr="00183F09">
        <w:tc>
          <w:tcPr>
            <w:tcW w:w="1301" w:type="dxa"/>
          </w:tcPr>
          <w:p w14:paraId="5902E1E5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  <w:permStart w:id="1486058555" w:edGrp="everyone" w:colFirst="0" w:colLast="0"/>
            <w:permStart w:id="1291531545" w:edGrp="everyone" w:colFirst="1" w:colLast="1"/>
            <w:permStart w:id="1855354129" w:edGrp="everyone" w:colFirst="2" w:colLast="2"/>
            <w:permStart w:id="1568886017" w:edGrp="everyone" w:colFirst="3" w:colLast="3"/>
            <w:permStart w:id="1991976064" w:edGrp="everyone" w:colFirst="4" w:colLast="4"/>
            <w:permStart w:id="1231367839" w:edGrp="everyone" w:colFirst="5" w:colLast="5"/>
            <w:permStart w:id="751457523" w:edGrp="everyone" w:colFirst="6" w:colLast="6"/>
            <w:proofErr w:type="spellStart"/>
            <w:r w:rsidRPr="00183F09">
              <w:rPr>
                <w:rFonts w:ascii="Verdana" w:hAnsi="Verdana"/>
                <w:color w:val="FF9900"/>
              </w:rPr>
              <w:t>x.x</w:t>
            </w:r>
            <w:proofErr w:type="spellEnd"/>
          </w:p>
        </w:tc>
        <w:tc>
          <w:tcPr>
            <w:tcW w:w="1201" w:type="dxa"/>
          </w:tcPr>
          <w:p w14:paraId="5EA0F404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  <w:highlight w:val="yellow"/>
              </w:rPr>
            </w:pPr>
            <w:proofErr w:type="spellStart"/>
            <w:r w:rsidRPr="00183F09">
              <w:rPr>
                <w:rFonts w:ascii="Verdana" w:hAnsi="Verdana"/>
                <w:color w:val="FF9900"/>
              </w:rPr>
              <w:t>xx.</w:t>
            </w:r>
            <w:proofErr w:type="gramStart"/>
            <w:r w:rsidRPr="00183F09">
              <w:rPr>
                <w:rFonts w:ascii="Verdana" w:hAnsi="Verdana"/>
                <w:color w:val="FF9900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5FBE37E2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  <w:proofErr w:type="spellStart"/>
            <w:r w:rsidRPr="00183F09">
              <w:rPr>
                <w:rFonts w:ascii="Verdana" w:hAnsi="Verdana"/>
                <w:color w:val="FF9900"/>
              </w:rPr>
              <w:t>Xxxx</w:t>
            </w:r>
            <w:proofErr w:type="spellEnd"/>
          </w:p>
        </w:tc>
        <w:tc>
          <w:tcPr>
            <w:tcW w:w="1843" w:type="dxa"/>
          </w:tcPr>
          <w:p w14:paraId="1F72D1AA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  <w:proofErr w:type="spellStart"/>
            <w:r w:rsidRPr="00183F09">
              <w:rPr>
                <w:rFonts w:ascii="Verdana" w:hAnsi="Verdana"/>
                <w:color w:val="FF9900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12E22434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  <w:r w:rsidRPr="00183F09">
              <w:rPr>
                <w:rFonts w:ascii="Verdana" w:hAnsi="Verdana"/>
                <w:color w:val="FF9900"/>
              </w:rPr>
              <w:t>CSM ansvarlig</w:t>
            </w:r>
          </w:p>
        </w:tc>
        <w:tc>
          <w:tcPr>
            <w:tcW w:w="1761" w:type="dxa"/>
          </w:tcPr>
          <w:p w14:paraId="08939046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  <w:proofErr w:type="spellStart"/>
            <w:r w:rsidRPr="00183F09">
              <w:rPr>
                <w:rFonts w:ascii="Verdana" w:hAnsi="Verdana"/>
                <w:color w:val="FF9900"/>
              </w:rPr>
              <w:t>xxxx</w:t>
            </w:r>
            <w:proofErr w:type="spellEnd"/>
          </w:p>
        </w:tc>
      </w:tr>
      <w:tr w:rsidR="00183F09" w:rsidRPr="00183F09" w14:paraId="742A4F67" w14:textId="77777777" w:rsidTr="00183F09">
        <w:tc>
          <w:tcPr>
            <w:tcW w:w="1301" w:type="dxa"/>
          </w:tcPr>
          <w:p w14:paraId="7F3049BD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  <w:permStart w:id="1670411704" w:edGrp="everyone" w:colFirst="0" w:colLast="0"/>
            <w:permStart w:id="950996022" w:edGrp="everyone" w:colFirst="1" w:colLast="1"/>
            <w:permStart w:id="1397181249" w:edGrp="everyone" w:colFirst="2" w:colLast="2"/>
            <w:permStart w:id="1892974292" w:edGrp="everyone" w:colFirst="3" w:colLast="3"/>
            <w:permStart w:id="20141174" w:edGrp="everyone" w:colFirst="4" w:colLast="4"/>
            <w:permStart w:id="1623599655" w:edGrp="everyone" w:colFirst="5" w:colLast="5"/>
            <w:permStart w:id="928646281" w:edGrp="everyone" w:colFirst="6" w:colLast="6"/>
            <w:permEnd w:id="1486058555"/>
            <w:permEnd w:id="1291531545"/>
            <w:permEnd w:id="1855354129"/>
            <w:permEnd w:id="1568886017"/>
            <w:permEnd w:id="1991976064"/>
            <w:permEnd w:id="1231367839"/>
            <w:permEnd w:id="751457523"/>
          </w:p>
        </w:tc>
        <w:tc>
          <w:tcPr>
            <w:tcW w:w="1201" w:type="dxa"/>
          </w:tcPr>
          <w:p w14:paraId="7A89C1C1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</w:p>
        </w:tc>
        <w:tc>
          <w:tcPr>
            <w:tcW w:w="1780" w:type="dxa"/>
          </w:tcPr>
          <w:p w14:paraId="11DB111C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</w:p>
        </w:tc>
        <w:tc>
          <w:tcPr>
            <w:tcW w:w="1843" w:type="dxa"/>
          </w:tcPr>
          <w:p w14:paraId="1C2C2CBA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</w:p>
        </w:tc>
        <w:tc>
          <w:tcPr>
            <w:tcW w:w="2060" w:type="dxa"/>
          </w:tcPr>
          <w:p w14:paraId="65BC8EF8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</w:p>
        </w:tc>
        <w:tc>
          <w:tcPr>
            <w:tcW w:w="1761" w:type="dxa"/>
          </w:tcPr>
          <w:p w14:paraId="0DC5B12A" w14:textId="77777777" w:rsidR="00183F09" w:rsidRPr="00183F09" w:rsidRDefault="00183F09" w:rsidP="00183F09">
            <w:pPr>
              <w:pStyle w:val="orangetekst"/>
              <w:ind w:left="0" w:right="-243"/>
              <w:rPr>
                <w:rFonts w:ascii="Verdana" w:hAnsi="Verdana"/>
                <w:color w:val="FF9900"/>
              </w:rPr>
            </w:pPr>
          </w:p>
        </w:tc>
      </w:tr>
      <w:bookmarkEnd w:id="6"/>
      <w:permEnd w:id="1670411704"/>
      <w:permEnd w:id="950996022"/>
      <w:permEnd w:id="1397181249"/>
      <w:permEnd w:id="1892974292"/>
      <w:permEnd w:id="20141174"/>
      <w:permEnd w:id="1623599655"/>
      <w:permEnd w:id="928646281"/>
    </w:tbl>
    <w:p w14:paraId="163516A2" w14:textId="77777777" w:rsidR="00183F09" w:rsidRPr="00183F09" w:rsidRDefault="00183F09" w:rsidP="00183F09">
      <w:pPr>
        <w:tabs>
          <w:tab w:val="left" w:pos="7416"/>
        </w:tabs>
        <w:spacing w:after="0" w:line="280" w:lineRule="atLeast"/>
        <w:ind w:left="0"/>
        <w:rPr>
          <w:rFonts w:ascii="Verdana" w:eastAsia="Times New Roman" w:hAnsi="Verdana" w:cs="Times New Roman"/>
          <w:color w:val="auto"/>
          <w:lang w:eastAsia="da-DK"/>
        </w:rPr>
      </w:pPr>
    </w:p>
    <w:p w14:paraId="0A34D7D4" w14:textId="77777777" w:rsidR="008A6F5C" w:rsidRPr="0061706E" w:rsidRDefault="008A6F5C" w:rsidP="008A6F5C">
      <w:pPr>
        <w:tabs>
          <w:tab w:val="left" w:pos="7416"/>
        </w:tabs>
        <w:spacing w:after="0" w:line="280" w:lineRule="atLeast"/>
        <w:rPr>
          <w:rFonts w:asciiTheme="majorHAnsi" w:eastAsia="Times New Roman" w:hAnsiTheme="majorHAnsi" w:cs="Times New Roman"/>
          <w:szCs w:val="18"/>
          <w:lang w:eastAsia="da-DK"/>
        </w:rPr>
      </w:pPr>
    </w:p>
    <w:tbl>
      <w:tblPr>
        <w:tblStyle w:val="Tabel-Gitter1"/>
        <w:tblpPr w:leftFromText="141" w:rightFromText="141" w:vertAnchor="text" w:horzAnchor="margin" w:tblpXSpec="center" w:tblpY="136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8A6F5C" w:rsidRPr="0061706E" w14:paraId="47F29473" w14:textId="77777777" w:rsidTr="006A315F">
        <w:tc>
          <w:tcPr>
            <w:tcW w:w="1847" w:type="dxa"/>
          </w:tcPr>
          <w:p w14:paraId="2848A1A8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Versionsstyring</w:t>
            </w:r>
          </w:p>
        </w:tc>
        <w:tc>
          <w:tcPr>
            <w:tcW w:w="3960" w:type="dxa"/>
          </w:tcPr>
          <w:p w14:paraId="6A573118" w14:textId="77777777" w:rsidR="0069779E" w:rsidRPr="0069779E" w:rsidRDefault="0069779E" w:rsidP="0069779E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9779E">
              <w:rPr>
                <w:rFonts w:asciiTheme="majorHAnsi" w:hAnsiTheme="majorHAnsi"/>
                <w:szCs w:val="18"/>
              </w:rPr>
              <w:t>Ved hver ny opdatering af et dokument, fremsendes med ny dato og version i hele tal (1.0, 2.0).</w:t>
            </w:r>
          </w:p>
          <w:p w14:paraId="1A6B6B62" w14:textId="77777777" w:rsidR="008A6F5C" w:rsidRPr="0061706E" w:rsidRDefault="008A6F5C" w:rsidP="006A315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7DBF4004" w14:textId="77777777" w:rsidR="0069779E" w:rsidRPr="0069779E" w:rsidRDefault="0069779E" w:rsidP="0069779E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9779E">
              <w:rPr>
                <w:rFonts w:asciiTheme="majorHAnsi" w:hAnsiTheme="majorHAnsi"/>
                <w:szCs w:val="18"/>
              </w:rPr>
              <w:t>Dokumenterne er låst i formateringen og ændringer/rettelser mellem versionerne vil derfor ikke kunne markeres.</w:t>
            </w:r>
          </w:p>
          <w:p w14:paraId="2D07D2C3" w14:textId="77777777" w:rsidR="0069779E" w:rsidRPr="0069779E" w:rsidRDefault="0069779E" w:rsidP="0069779E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</w:p>
          <w:p w14:paraId="5735D9D5" w14:textId="669D8312" w:rsidR="008A6F5C" w:rsidRPr="0061706E" w:rsidRDefault="0069779E" w:rsidP="0069779E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9779E">
              <w:rPr>
                <w:rFonts w:asciiTheme="majorHAnsi" w:hAnsiTheme="majorHAnsi"/>
                <w:szCs w:val="18"/>
              </w:rPr>
              <w:t>Der skal derfor indsættes en kommentar når noget er rettet, hvor det beskrives hvad rettelsen består i.</w:t>
            </w:r>
          </w:p>
        </w:tc>
      </w:tr>
      <w:tr w:rsidR="008A6F5C" w:rsidRPr="0061706E" w14:paraId="65869AEC" w14:textId="77777777" w:rsidTr="006A315F">
        <w:tc>
          <w:tcPr>
            <w:tcW w:w="1847" w:type="dxa"/>
          </w:tcPr>
          <w:p w14:paraId="4035D1F9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Fremsend i pdf</w:t>
            </w:r>
          </w:p>
        </w:tc>
        <w:tc>
          <w:tcPr>
            <w:tcW w:w="3960" w:type="dxa"/>
          </w:tcPr>
          <w:p w14:paraId="6BC52142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Alle dokumenter fremsendes altid i pdf, pånær Fareloggen i xl.</w:t>
            </w:r>
          </w:p>
          <w:p w14:paraId="0499DF16" w14:textId="77777777" w:rsidR="008A6F5C" w:rsidRPr="0061706E" w:rsidRDefault="008A6F5C" w:rsidP="006A315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1E0FF715" w14:textId="77777777" w:rsidR="008A6F5C" w:rsidRPr="0061706E" w:rsidRDefault="008A6F5C" w:rsidP="006A315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</w:tr>
      <w:tr w:rsidR="008A6F5C" w:rsidRPr="0061706E" w14:paraId="2DAEF83F" w14:textId="77777777" w:rsidTr="006A315F">
        <w:tc>
          <w:tcPr>
            <w:tcW w:w="1847" w:type="dxa"/>
          </w:tcPr>
          <w:p w14:paraId="77F235B5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Navngivning af dokumenter</w:t>
            </w:r>
          </w:p>
        </w:tc>
        <w:tc>
          <w:tcPr>
            <w:tcW w:w="3960" w:type="dxa"/>
          </w:tcPr>
          <w:p w14:paraId="22036920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Alle dokumenter navngives på følgende måde i dokumenttitlen:</w:t>
            </w:r>
          </w:p>
          <w:p w14:paraId="77E4BA93" w14:textId="77777777" w:rsidR="008A6F5C" w:rsidRPr="0061706E" w:rsidRDefault="008A6F5C" w:rsidP="008A6F5C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Dokumentnummer</w:t>
            </w:r>
          </w:p>
          <w:p w14:paraId="1CD6A452" w14:textId="77777777" w:rsidR="008A6F5C" w:rsidRPr="0061706E" w:rsidRDefault="008A6F5C" w:rsidP="008A6F5C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Dokumentnavn</w:t>
            </w:r>
          </w:p>
          <w:p w14:paraId="716AAEA2" w14:textId="77777777" w:rsidR="008A6F5C" w:rsidRPr="0061706E" w:rsidRDefault="008A6F5C" w:rsidP="008A6F5C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Projektnummer</w:t>
            </w:r>
          </w:p>
          <w:p w14:paraId="24BA7CAE" w14:textId="77777777" w:rsidR="008A6F5C" w:rsidRPr="0061706E" w:rsidRDefault="008A6F5C" w:rsidP="008A6F5C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 xml:space="preserve">Projektnavn </w:t>
            </w:r>
          </w:p>
          <w:p w14:paraId="214DF48E" w14:textId="77777777" w:rsidR="008A6F5C" w:rsidRPr="0061706E" w:rsidRDefault="008A6F5C" w:rsidP="008A6F5C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Dato og version.</w:t>
            </w:r>
          </w:p>
          <w:p w14:paraId="46ABC127" w14:textId="77777777" w:rsidR="008A6F5C" w:rsidRPr="0061706E" w:rsidRDefault="008A6F5C" w:rsidP="006A315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461DDFA4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Eksempel:</w:t>
            </w:r>
          </w:p>
          <w:p w14:paraId="031974B1" w14:textId="77777777" w:rsidR="008A6F5C" w:rsidRPr="0061706E" w:rsidRDefault="008A6F5C" w:rsidP="006A315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  <w:p w14:paraId="029E632D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 xml:space="preserve">1. Dokumentoversigt_ </w:t>
            </w:r>
          </w:p>
          <w:p w14:paraId="114F63A9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31099 LedX Stationsvej, Græsted 22.08.2025 v.1.0</w:t>
            </w:r>
          </w:p>
        </w:tc>
      </w:tr>
      <w:tr w:rsidR="008A6F5C" w:rsidRPr="0061706E" w14:paraId="5C79BBB3" w14:textId="77777777" w:rsidTr="006A315F">
        <w:tc>
          <w:tcPr>
            <w:tcW w:w="1847" w:type="dxa"/>
          </w:tcPr>
          <w:p w14:paraId="2C766166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color w:val="FF9900"/>
                <w:szCs w:val="18"/>
              </w:rPr>
              <w:t>Orange</w:t>
            </w:r>
            <w:r w:rsidRPr="0061706E">
              <w:rPr>
                <w:rFonts w:asciiTheme="majorHAnsi" w:hAnsiTheme="majorHAnsi"/>
                <w:szCs w:val="18"/>
              </w:rPr>
              <w:t>/</w:t>
            </w:r>
            <w:r w:rsidRPr="0061706E">
              <w:rPr>
                <w:rFonts w:asciiTheme="majorHAnsi" w:hAnsiTheme="majorHAnsi"/>
                <w:color w:val="001839" w:themeColor="accent1" w:themeShade="BF"/>
                <w:szCs w:val="18"/>
              </w:rPr>
              <w:t>blå</w:t>
            </w:r>
            <w:r w:rsidRPr="0061706E">
              <w:rPr>
                <w:rFonts w:asciiTheme="majorHAnsi" w:hAnsiTheme="majorHAnsi"/>
                <w:szCs w:val="18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54834585" w14:textId="77777777" w:rsidR="008A6F5C" w:rsidRPr="0061706E" w:rsidRDefault="008A6F5C" w:rsidP="006A315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4B0ED363" w14:textId="77777777" w:rsidR="008A6F5C" w:rsidRPr="0061706E" w:rsidRDefault="008A6F5C" w:rsidP="006A315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12D04F2A" w14:textId="77777777" w:rsidR="008A6F5C" w:rsidRPr="0061706E" w:rsidRDefault="008A6F5C" w:rsidP="006A315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</w:tr>
    </w:tbl>
    <w:p w14:paraId="452299C5" w14:textId="77777777" w:rsidR="008A6F5C" w:rsidRPr="0061706E" w:rsidRDefault="008A6F5C" w:rsidP="008A6F5C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5B71E8F1" w14:textId="77777777" w:rsidR="008A6F5C" w:rsidRPr="0061706E" w:rsidRDefault="008A6F5C" w:rsidP="008A6F5C">
      <w:pPr>
        <w:spacing w:after="0" w:line="280" w:lineRule="atLeast"/>
        <w:rPr>
          <w:rFonts w:eastAsia="Times New Roman" w:cs="Times New Roman"/>
          <w:lang w:eastAsia="da-DK"/>
        </w:rPr>
      </w:pPr>
      <w:bookmarkStart w:id="7" w:name="_Hlk205536090"/>
    </w:p>
    <w:bookmarkEnd w:id="3"/>
    <w:bookmarkEnd w:id="4"/>
    <w:bookmarkEnd w:id="5"/>
    <w:bookmarkEnd w:id="7"/>
    <w:p w14:paraId="3C023F3E" w14:textId="77777777" w:rsidR="008A6F5C" w:rsidRPr="0061706E" w:rsidRDefault="008A6F5C" w:rsidP="008A6F5C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3D40F142" w14:textId="77777777" w:rsidR="008A6F5C" w:rsidRPr="0061706E" w:rsidRDefault="008A6F5C" w:rsidP="008A6F5C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7F74529B" w14:textId="77777777" w:rsidR="008A6F5C" w:rsidRPr="0061706E" w:rsidRDefault="008A6F5C" w:rsidP="008A6F5C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2C91F826" w14:textId="77777777" w:rsidR="008A6F5C" w:rsidRPr="004E3B0F" w:rsidRDefault="008A6F5C" w:rsidP="008A6F5C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6E99CBF" w14:textId="77777777" w:rsidR="008A6F5C" w:rsidRPr="00E22DA1" w:rsidRDefault="008A6F5C" w:rsidP="008A6F5C">
      <w:pPr>
        <w:ind w:left="0"/>
        <w:rPr>
          <w:sz w:val="12"/>
          <w:szCs w:val="16"/>
        </w:rPr>
      </w:pPr>
    </w:p>
    <w:tbl>
      <w:tblPr>
        <w:tblStyle w:val="Tabel-Gitter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5523"/>
      </w:tblGrid>
      <w:tr w:rsidR="008A6F5C" w:rsidRPr="00E90447" w14:paraId="60E3CCA2" w14:textId="77777777" w:rsidTr="006A315F">
        <w:sdt>
          <w:sdtPr>
            <w:alias w:val="Titel på mødet"/>
            <w:tag w:val=""/>
            <w:id w:val="-256292702"/>
            <w:placeholder>
              <w:docPart w:val="4B46C4CA98E04A6CBA736FBC8D450D73"/>
            </w:placeholder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tc>
              <w:tcPr>
                <w:tcW w:w="6799" w:type="dxa"/>
                <w:gridSpan w:val="2"/>
              </w:tcPr>
              <w:p w14:paraId="7B2F4E82" w14:textId="77777777" w:rsidR="008A6F5C" w:rsidRPr="00474387" w:rsidRDefault="008A6F5C" w:rsidP="006A315F">
                <w:pPr>
                  <w:ind w:left="0"/>
                </w:pPr>
                <w:r>
                  <w:t>Titel på mødet</w:t>
                </w:r>
              </w:p>
            </w:tc>
          </w:sdtContent>
        </w:sdt>
      </w:tr>
      <w:tr w:rsidR="008A6F5C" w:rsidRPr="00DB65AF" w14:paraId="171A9FAA" w14:textId="77777777" w:rsidTr="006A315F">
        <w:tc>
          <w:tcPr>
            <w:tcW w:w="1276" w:type="dxa"/>
          </w:tcPr>
          <w:p w14:paraId="1E2E42FD" w14:textId="77777777" w:rsidR="008A6F5C" w:rsidRPr="00474387" w:rsidRDefault="008A6F5C" w:rsidP="006A315F">
            <w:pPr>
              <w:pStyle w:val="Tabelleft"/>
            </w:pPr>
            <w:r w:rsidRPr="00474387">
              <w:t>Tid:</w:t>
            </w:r>
          </w:p>
        </w:tc>
        <w:tc>
          <w:tcPr>
            <w:tcW w:w="5523" w:type="dxa"/>
          </w:tcPr>
          <w:p w14:paraId="6FCC991B" w14:textId="77777777" w:rsidR="008A6F5C" w:rsidRPr="00474387" w:rsidRDefault="00FB2E62" w:rsidP="00183F09">
            <w:pPr>
              <w:pStyle w:val="orangetekst"/>
              <w:ind w:left="285"/>
            </w:pPr>
            <w:sdt>
              <w:sdtPr>
                <w:id w:val="-1550449822"/>
                <w:placeholder>
                  <w:docPart w:val="9E3C91D29DE94DA5AF159A30176CFA17"/>
                </w:placeholder>
              </w:sdtPr>
              <w:sdtEndPr>
                <w:rPr>
                  <w:color w:val="FF9900"/>
                </w:rPr>
              </w:sdtEndPr>
              <w:sdtContent>
                <w:permStart w:id="838471097" w:edGrp="everyone"/>
                <w:sdt>
                  <w:sdtPr>
                    <w:rPr>
                      <w:color w:val="FF9900"/>
                    </w:rPr>
                    <w:id w:val="1066693683"/>
                    <w:placeholder>
                      <w:docPart w:val="9E3C91D29DE94DA5AF159A30176CFA17"/>
                    </w:placeholder>
                  </w:sdtPr>
                  <w:sdtEndPr/>
                  <w:sdtContent>
                    <w:proofErr w:type="spellStart"/>
                    <w:r w:rsidR="008A6F5C" w:rsidRPr="00183F09">
                      <w:rPr>
                        <w:color w:val="FF9900"/>
                      </w:rPr>
                      <w:t>dd.mm.yyy</w:t>
                    </w:r>
                    <w:proofErr w:type="spellEnd"/>
                  </w:sdtContent>
                </w:sdt>
              </w:sdtContent>
            </w:sdt>
            <w:r w:rsidR="008A6F5C" w:rsidRPr="00183F09">
              <w:rPr>
                <w:color w:val="FF9900"/>
              </w:rPr>
              <w:t xml:space="preserve">, kl. </w:t>
            </w:r>
            <w:sdt>
              <w:sdtPr>
                <w:rPr>
                  <w:color w:val="FF9900"/>
                </w:rPr>
                <w:id w:val="-1610189991"/>
                <w:placeholder>
                  <w:docPart w:val="9E3C91D29DE94DA5AF159A30176CFA17"/>
                </w:placeholder>
              </w:sdtPr>
              <w:sdtEndPr/>
              <w:sdtContent>
                <w:proofErr w:type="spellStart"/>
                <w:r w:rsidR="008A6F5C" w:rsidRPr="00183F09">
                  <w:rPr>
                    <w:color w:val="FF9900"/>
                  </w:rPr>
                  <w:t>tt:mm</w:t>
                </w:r>
                <w:proofErr w:type="spellEnd"/>
              </w:sdtContent>
            </w:sdt>
            <w:permEnd w:id="838471097"/>
          </w:p>
        </w:tc>
      </w:tr>
      <w:tr w:rsidR="008A6F5C" w:rsidRPr="00474387" w14:paraId="23DE7EE7" w14:textId="77777777" w:rsidTr="006A315F">
        <w:tc>
          <w:tcPr>
            <w:tcW w:w="1276" w:type="dxa"/>
          </w:tcPr>
          <w:p w14:paraId="736C0429" w14:textId="77777777" w:rsidR="008A6F5C" w:rsidRPr="00474387" w:rsidRDefault="008A6F5C" w:rsidP="006A315F">
            <w:pPr>
              <w:pStyle w:val="Tabelleft"/>
            </w:pPr>
            <w:r w:rsidRPr="00474387">
              <w:t>Sted:</w:t>
            </w:r>
          </w:p>
        </w:tc>
        <w:tc>
          <w:tcPr>
            <w:tcW w:w="5523" w:type="dxa"/>
          </w:tcPr>
          <w:permStart w:id="457846877" w:edGrp="everyone" w:displacedByCustomXml="next"/>
          <w:sdt>
            <w:sdtPr>
              <w:id w:val="1086644634"/>
              <w:placeholder>
                <w:docPart w:val="9E3C91D29DE94DA5AF159A30176CFA17"/>
              </w:placeholder>
            </w:sdtPr>
            <w:sdtEndPr/>
            <w:sdtContent>
              <w:p w14:paraId="11E89D12" w14:textId="77777777" w:rsidR="008A6F5C" w:rsidRPr="00474387" w:rsidRDefault="008A6F5C" w:rsidP="00183F09">
                <w:pPr>
                  <w:pStyle w:val="orangetekst"/>
                  <w:ind w:left="285"/>
                </w:pPr>
                <w:r w:rsidRPr="00183F09">
                  <w:rPr>
                    <w:color w:val="FF9900"/>
                  </w:rPr>
                  <w:t>Mødested</w:t>
                </w:r>
              </w:p>
            </w:sdtContent>
          </w:sdt>
          <w:permEnd w:id="457846877" w:displacedByCustomXml="prev"/>
        </w:tc>
      </w:tr>
      <w:tr w:rsidR="008A6F5C" w:rsidRPr="00DB65AF" w14:paraId="3BBEF1AA" w14:textId="77777777" w:rsidTr="006A315F">
        <w:tc>
          <w:tcPr>
            <w:tcW w:w="1276" w:type="dxa"/>
          </w:tcPr>
          <w:p w14:paraId="29B722B6" w14:textId="77777777" w:rsidR="008A6F5C" w:rsidRPr="00474387" w:rsidRDefault="008A6F5C" w:rsidP="006A315F">
            <w:pPr>
              <w:pStyle w:val="Tabelleft"/>
            </w:pPr>
            <w:r w:rsidRPr="00474387">
              <w:t>Deltagere:</w:t>
            </w:r>
          </w:p>
        </w:tc>
        <w:tc>
          <w:tcPr>
            <w:tcW w:w="5523" w:type="dxa"/>
          </w:tcPr>
          <w:permStart w:id="1482107091" w:edGrp="everyone" w:displacedByCustomXml="next"/>
          <w:sdt>
            <w:sdtPr>
              <w:id w:val="-1039742364"/>
              <w:placeholder>
                <w:docPart w:val="9E3C91D29DE94DA5AF159A30176CFA17"/>
              </w:placeholder>
            </w:sdtPr>
            <w:sdtEndPr/>
            <w:sdtContent>
              <w:p w14:paraId="71BB5BD5" w14:textId="77777777" w:rsidR="008A6F5C" w:rsidRPr="00474387" w:rsidRDefault="008A6F5C" w:rsidP="00183F09">
                <w:pPr>
                  <w:pStyle w:val="orangetekst"/>
                  <w:ind w:left="285"/>
                </w:pPr>
                <w:r w:rsidRPr="00183F09">
                  <w:rPr>
                    <w:color w:val="FF9900"/>
                  </w:rPr>
                  <w:t>Navn (</w:t>
                </w:r>
                <w:proofErr w:type="spellStart"/>
                <w:r w:rsidRPr="00183F09">
                  <w:rPr>
                    <w:color w:val="FF9900"/>
                  </w:rPr>
                  <w:t>init</w:t>
                </w:r>
                <w:proofErr w:type="spellEnd"/>
                <w:r w:rsidRPr="00183F09">
                  <w:rPr>
                    <w:color w:val="FF9900"/>
                  </w:rPr>
                  <w:t>)</w:t>
                </w:r>
              </w:p>
              <w:permEnd w:id="1482107091" w:displacedByCustomXml="next"/>
            </w:sdtContent>
          </w:sdt>
        </w:tc>
      </w:tr>
      <w:tr w:rsidR="008A6F5C" w:rsidRPr="00DB65AF" w14:paraId="31024062" w14:textId="77777777" w:rsidTr="006A315F">
        <w:tc>
          <w:tcPr>
            <w:tcW w:w="1276" w:type="dxa"/>
          </w:tcPr>
          <w:p w14:paraId="2749E731" w14:textId="77777777" w:rsidR="008A6F5C" w:rsidRPr="00474387" w:rsidRDefault="008A6F5C" w:rsidP="006A315F">
            <w:pPr>
              <w:pStyle w:val="Tabelleft"/>
            </w:pPr>
          </w:p>
        </w:tc>
        <w:tc>
          <w:tcPr>
            <w:tcW w:w="5523" w:type="dxa"/>
          </w:tcPr>
          <w:sdt>
            <w:sdtPr>
              <w:id w:val="-1777628931"/>
              <w:placeholder>
                <w:docPart w:val="43CE521DFA4845EB93C39EC567C07713"/>
              </w:placeholder>
            </w:sdtPr>
            <w:sdtEndPr/>
            <w:sdtContent>
              <w:permStart w:id="127431831" w:edGrp="everyone" w:displacedByCustomXml="prev"/>
              <w:p w14:paraId="593713DF" w14:textId="77777777" w:rsidR="008A6F5C" w:rsidRDefault="008A6F5C" w:rsidP="00183F09">
                <w:pPr>
                  <w:pStyle w:val="orangetekst"/>
                  <w:ind w:left="285"/>
                </w:pPr>
                <w:r w:rsidRPr="00183F09">
                  <w:rPr>
                    <w:color w:val="FF9900"/>
                  </w:rPr>
                  <w:t>Navn (</w:t>
                </w:r>
                <w:proofErr w:type="spellStart"/>
                <w:r w:rsidRPr="00183F09">
                  <w:rPr>
                    <w:color w:val="FF9900"/>
                  </w:rPr>
                  <w:t>init</w:t>
                </w:r>
                <w:proofErr w:type="spellEnd"/>
                <w:r w:rsidRPr="00183F09">
                  <w:rPr>
                    <w:color w:val="FF9900"/>
                  </w:rPr>
                  <w:t>)</w:t>
                </w:r>
              </w:p>
              <w:permEnd w:id="127431831" w:displacedByCustomXml="next"/>
            </w:sdtContent>
          </w:sdt>
        </w:tc>
      </w:tr>
      <w:tr w:rsidR="008A6F5C" w:rsidRPr="00DB65AF" w14:paraId="61D63E6A" w14:textId="77777777" w:rsidTr="006A315F">
        <w:tc>
          <w:tcPr>
            <w:tcW w:w="1276" w:type="dxa"/>
          </w:tcPr>
          <w:p w14:paraId="3E6CB86F" w14:textId="77777777" w:rsidR="008A6F5C" w:rsidRPr="00474387" w:rsidRDefault="008A6F5C" w:rsidP="006A315F">
            <w:pPr>
              <w:pStyle w:val="Tabelleft"/>
            </w:pPr>
          </w:p>
        </w:tc>
        <w:tc>
          <w:tcPr>
            <w:tcW w:w="5523" w:type="dxa"/>
          </w:tcPr>
          <w:permStart w:id="1285258887" w:edGrp="everyone" w:displacedByCustomXml="next"/>
          <w:sdt>
            <w:sdtPr>
              <w:id w:val="1907943875"/>
              <w:placeholder>
                <w:docPart w:val="A9D951B8986C45CBB6B6813F35A705B6"/>
              </w:placeholder>
            </w:sdtPr>
            <w:sdtEndPr/>
            <w:sdtContent>
              <w:p w14:paraId="6BEC4314" w14:textId="77777777" w:rsidR="008A6F5C" w:rsidRDefault="008A6F5C" w:rsidP="00183F09">
                <w:pPr>
                  <w:pStyle w:val="orangetekst"/>
                  <w:ind w:left="285"/>
                </w:pPr>
                <w:r w:rsidRPr="00183F09">
                  <w:rPr>
                    <w:color w:val="FF9900"/>
                  </w:rPr>
                  <w:t>Navn (</w:t>
                </w:r>
                <w:proofErr w:type="spellStart"/>
                <w:r w:rsidRPr="00183F09">
                  <w:rPr>
                    <w:color w:val="FF9900"/>
                  </w:rPr>
                  <w:t>init</w:t>
                </w:r>
                <w:proofErr w:type="spellEnd"/>
                <w:r w:rsidRPr="00183F09">
                  <w:rPr>
                    <w:color w:val="FF9900"/>
                  </w:rPr>
                  <w:t>)</w:t>
                </w:r>
              </w:p>
              <w:permEnd w:id="1285258887" w:displacedByCustomXml="next"/>
            </w:sdtContent>
          </w:sdt>
        </w:tc>
      </w:tr>
      <w:tr w:rsidR="008A6F5C" w:rsidRPr="00DB65AF" w14:paraId="51AEEEC9" w14:textId="77777777" w:rsidTr="006A315F">
        <w:tc>
          <w:tcPr>
            <w:tcW w:w="1276" w:type="dxa"/>
          </w:tcPr>
          <w:p w14:paraId="732554ED" w14:textId="77777777" w:rsidR="008A6F5C" w:rsidRPr="00474387" w:rsidRDefault="008A6F5C" w:rsidP="006A315F">
            <w:pPr>
              <w:pStyle w:val="Tabelleft"/>
            </w:pPr>
          </w:p>
        </w:tc>
        <w:tc>
          <w:tcPr>
            <w:tcW w:w="5523" w:type="dxa"/>
          </w:tcPr>
          <w:permStart w:id="1085761000" w:edGrp="everyone" w:displacedByCustomXml="next"/>
          <w:sdt>
            <w:sdtPr>
              <w:id w:val="1471862817"/>
              <w:placeholder>
                <w:docPart w:val="A69A26EC2EF74C0785227F967137BA2D"/>
              </w:placeholder>
            </w:sdtPr>
            <w:sdtEndPr/>
            <w:sdtContent>
              <w:p w14:paraId="7A3801EE" w14:textId="77777777" w:rsidR="008A6F5C" w:rsidRDefault="008A6F5C" w:rsidP="00183F09">
                <w:pPr>
                  <w:pStyle w:val="orangetekst"/>
                  <w:ind w:left="285"/>
                </w:pPr>
                <w:r w:rsidRPr="00183F09">
                  <w:rPr>
                    <w:color w:val="FF9900"/>
                  </w:rPr>
                  <w:t>Navn (</w:t>
                </w:r>
                <w:proofErr w:type="spellStart"/>
                <w:r w:rsidRPr="00183F09">
                  <w:rPr>
                    <w:color w:val="FF9900"/>
                  </w:rPr>
                  <w:t>init</w:t>
                </w:r>
                <w:proofErr w:type="spellEnd"/>
                <w:r w:rsidRPr="00183F09">
                  <w:rPr>
                    <w:color w:val="FF9900"/>
                  </w:rPr>
                  <w:t>)</w:t>
                </w:r>
              </w:p>
            </w:sdtContent>
          </w:sdt>
          <w:permEnd w:id="1085761000" w:displacedByCustomXml="prev"/>
        </w:tc>
      </w:tr>
      <w:tr w:rsidR="008A6F5C" w:rsidRPr="00DB65AF" w14:paraId="1D01987F" w14:textId="77777777" w:rsidTr="006A315F">
        <w:tc>
          <w:tcPr>
            <w:tcW w:w="1276" w:type="dxa"/>
          </w:tcPr>
          <w:p w14:paraId="3F0B8171" w14:textId="77777777" w:rsidR="008A6F5C" w:rsidRPr="00474387" w:rsidRDefault="008A6F5C" w:rsidP="006A315F">
            <w:pPr>
              <w:pStyle w:val="Tabelleft"/>
            </w:pPr>
            <w:permStart w:id="2077764843" w:edGrp="everyone" w:colFirst="1" w:colLast="1"/>
          </w:p>
        </w:tc>
        <w:tc>
          <w:tcPr>
            <w:tcW w:w="5523" w:type="dxa"/>
          </w:tcPr>
          <w:permStart w:id="1012478259" w:edGrp="everyone" w:displacedByCustomXml="next"/>
          <w:sdt>
            <w:sdtPr>
              <w:id w:val="-1945457298"/>
              <w:placeholder>
                <w:docPart w:val="83A6A147A9BF4A0ABA44DFB82711132A"/>
              </w:placeholder>
            </w:sdtPr>
            <w:sdtEndPr/>
            <w:sdtContent>
              <w:p w14:paraId="37719F86" w14:textId="77777777" w:rsidR="008A6F5C" w:rsidRDefault="008A6F5C" w:rsidP="00183F09">
                <w:pPr>
                  <w:pStyle w:val="orangetekst"/>
                  <w:ind w:left="285"/>
                </w:pPr>
                <w:r w:rsidRPr="00183F09">
                  <w:rPr>
                    <w:color w:val="FF9900"/>
                  </w:rPr>
                  <w:t>Navn (</w:t>
                </w:r>
                <w:proofErr w:type="spellStart"/>
                <w:r w:rsidRPr="00183F09">
                  <w:rPr>
                    <w:color w:val="FF9900"/>
                  </w:rPr>
                  <w:t>init</w:t>
                </w:r>
                <w:proofErr w:type="spellEnd"/>
                <w:r w:rsidRPr="00183F09">
                  <w:rPr>
                    <w:color w:val="FF9900"/>
                  </w:rPr>
                  <w:t>)</w:t>
                </w:r>
              </w:p>
            </w:sdtContent>
          </w:sdt>
          <w:permEnd w:id="1012478259" w:displacedByCustomXml="prev"/>
        </w:tc>
      </w:tr>
      <w:tr w:rsidR="008A6F5C" w:rsidRPr="00DB65AF" w14:paraId="78F3F778" w14:textId="77777777" w:rsidTr="006A315F">
        <w:tc>
          <w:tcPr>
            <w:tcW w:w="1276" w:type="dxa"/>
            <w:tcMar>
              <w:top w:w="170" w:type="dxa"/>
            </w:tcMar>
          </w:tcPr>
          <w:p w14:paraId="6143F82E" w14:textId="77777777" w:rsidR="008A6F5C" w:rsidRPr="00474387" w:rsidRDefault="008A6F5C" w:rsidP="006A315F">
            <w:pPr>
              <w:pStyle w:val="Tabelleft"/>
            </w:pPr>
            <w:permStart w:id="1505063735" w:edGrp="everyone" w:colFirst="1" w:colLast="1"/>
            <w:permEnd w:id="2077764843"/>
            <w:r w:rsidRPr="00474387">
              <w:t>Fraværende</w:t>
            </w:r>
          </w:p>
        </w:tc>
        <w:tc>
          <w:tcPr>
            <w:tcW w:w="5523" w:type="dxa"/>
            <w:tcMar>
              <w:top w:w="170" w:type="dxa"/>
            </w:tcMar>
          </w:tcPr>
          <w:permStart w:id="1901419361" w:edGrp="everyone" w:displacedByCustomXml="next"/>
          <w:sdt>
            <w:sdtPr>
              <w:id w:val="1354381412"/>
              <w:placeholder>
                <w:docPart w:val="8EBEFB3BE1054FB58552F025A6978053"/>
              </w:placeholder>
            </w:sdtPr>
            <w:sdtEndPr/>
            <w:sdtContent>
              <w:p w14:paraId="0794F7D2" w14:textId="77777777" w:rsidR="008A6F5C" w:rsidRDefault="008A6F5C" w:rsidP="00183F09">
                <w:pPr>
                  <w:pStyle w:val="orangetekst"/>
                  <w:ind w:left="285"/>
                </w:pPr>
                <w:r w:rsidRPr="00183F09">
                  <w:rPr>
                    <w:color w:val="FF9900"/>
                  </w:rPr>
                  <w:t>Navn (</w:t>
                </w:r>
                <w:proofErr w:type="spellStart"/>
                <w:r w:rsidRPr="00183F09">
                  <w:rPr>
                    <w:color w:val="FF9900"/>
                  </w:rPr>
                  <w:t>init</w:t>
                </w:r>
                <w:proofErr w:type="spellEnd"/>
                <w:r w:rsidRPr="00183F09">
                  <w:rPr>
                    <w:color w:val="FF9900"/>
                  </w:rPr>
                  <w:t>)</w:t>
                </w:r>
              </w:p>
            </w:sdtContent>
          </w:sdt>
          <w:permEnd w:id="1901419361" w:displacedByCustomXml="prev"/>
        </w:tc>
      </w:tr>
      <w:permEnd w:id="1505063735"/>
      <w:tr w:rsidR="008A6F5C" w:rsidRPr="00DB65AF" w14:paraId="02429A85" w14:textId="77777777" w:rsidTr="006A315F">
        <w:tc>
          <w:tcPr>
            <w:tcW w:w="1276" w:type="dxa"/>
          </w:tcPr>
          <w:p w14:paraId="4269C209" w14:textId="77777777" w:rsidR="008A6F5C" w:rsidRPr="00474387" w:rsidRDefault="008A6F5C" w:rsidP="006A315F">
            <w:pPr>
              <w:pStyle w:val="Tabelleft"/>
            </w:pPr>
          </w:p>
        </w:tc>
        <w:tc>
          <w:tcPr>
            <w:tcW w:w="5523" w:type="dxa"/>
          </w:tcPr>
          <w:sdt>
            <w:sdtPr>
              <w:id w:val="821857842"/>
              <w:placeholder>
                <w:docPart w:val="DD1180D046A2457888737532C0FC69D3"/>
              </w:placeholder>
            </w:sdtPr>
            <w:sdtEndPr/>
            <w:sdtContent>
              <w:permStart w:id="1256086328" w:edGrp="everyone" w:displacedByCustomXml="prev"/>
              <w:p w14:paraId="6E45AE74" w14:textId="77777777" w:rsidR="008A6F5C" w:rsidRDefault="008A6F5C" w:rsidP="00183F09">
                <w:pPr>
                  <w:pStyle w:val="orangetekst"/>
                  <w:ind w:left="285"/>
                </w:pPr>
                <w:r w:rsidRPr="00183F09">
                  <w:rPr>
                    <w:color w:val="FF9900"/>
                  </w:rPr>
                  <w:t>Navn (</w:t>
                </w:r>
                <w:proofErr w:type="spellStart"/>
                <w:r w:rsidRPr="00183F09">
                  <w:rPr>
                    <w:color w:val="FF9900"/>
                  </w:rPr>
                  <w:t>init</w:t>
                </w:r>
                <w:proofErr w:type="spellEnd"/>
                <w:r w:rsidRPr="00183F09">
                  <w:rPr>
                    <w:color w:val="FF9900"/>
                  </w:rPr>
                  <w:t>)</w:t>
                </w:r>
              </w:p>
              <w:permEnd w:id="1256086328" w:displacedByCustomXml="next"/>
            </w:sdtContent>
          </w:sdt>
        </w:tc>
      </w:tr>
      <w:tr w:rsidR="008A6F5C" w:rsidRPr="00474387" w14:paraId="78AC2233" w14:textId="77777777" w:rsidTr="006A315F">
        <w:trPr>
          <w:trHeight w:val="466"/>
        </w:trPr>
        <w:tc>
          <w:tcPr>
            <w:tcW w:w="1276" w:type="dxa"/>
          </w:tcPr>
          <w:p w14:paraId="502E95E4" w14:textId="77777777" w:rsidR="008A6F5C" w:rsidRPr="00474387" w:rsidRDefault="008A6F5C" w:rsidP="006A315F">
            <w:pPr>
              <w:pStyle w:val="Tabelleft"/>
            </w:pPr>
          </w:p>
        </w:tc>
        <w:tc>
          <w:tcPr>
            <w:tcW w:w="5523" w:type="dxa"/>
          </w:tcPr>
          <w:p w14:paraId="263920CD" w14:textId="77777777" w:rsidR="008A6F5C" w:rsidRPr="00474387" w:rsidRDefault="008A6F5C" w:rsidP="006A315F">
            <w:pPr>
              <w:ind w:left="287"/>
              <w:jc w:val="both"/>
            </w:pPr>
          </w:p>
        </w:tc>
      </w:tr>
    </w:tbl>
    <w:p w14:paraId="00423E0E" w14:textId="77777777" w:rsidR="00E41847" w:rsidRPr="00E41847" w:rsidRDefault="008A6F5C" w:rsidP="00E41847">
      <w:pPr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B55A9D" wp14:editId="566235DD">
                <wp:simplePos x="0" y="0"/>
                <wp:positionH relativeFrom="column">
                  <wp:posOffset>4053115</wp:posOffset>
                </wp:positionH>
                <wp:positionV relativeFrom="paragraph">
                  <wp:posOffset>170180</wp:posOffset>
                </wp:positionV>
                <wp:extent cx="1811020" cy="2122170"/>
                <wp:effectExtent l="0" t="0" r="0" b="0"/>
                <wp:wrapNone/>
                <wp:docPr id="1839918042" name="Tekstfel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020" cy="2122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6EB5F8" w14:textId="3FFEA317" w:rsidR="008A6F5C" w:rsidRPr="007B1C8B" w:rsidRDefault="008A6F5C" w:rsidP="008A6F5C">
                            <w:pPr>
                              <w:pStyle w:val="Refbox"/>
                              <w:spacing w:after="0"/>
                              <w:ind w:left="295"/>
                              <w:rPr>
                                <w:rStyle w:val="Fillinref"/>
                                <w:color w:val="FF9900"/>
                              </w:rPr>
                            </w:pPr>
                            <w:r w:rsidRPr="005E749E">
                              <w:rPr>
                                <w:rStyle w:val="Fillinref"/>
                                <w:b/>
                                <w:bCs w:val="0"/>
                              </w:rPr>
                              <w:t>Møde nr.</w:t>
                            </w:r>
                            <w:r w:rsidRPr="005E749E">
                              <w:rPr>
                                <w:rStyle w:val="Fillinref"/>
                              </w:rPr>
                              <w:br/>
                            </w:r>
                            <w:sdt>
                              <w:sdtPr>
                                <w:rPr>
                                  <w:color w:val="FF9900"/>
                                </w:rPr>
                                <w:alias w:val="Nr."/>
                                <w:tag w:val=""/>
                                <w:id w:val="363712475"/>
                                <w:placeholder>
                                  <w:docPart w:val="D3A6425405F6438A821312605A14B087"/>
                                </w:placeholder>
      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permStart w:id="462500850" w:edGrp="everyone"/>
                                <w:r>
                                  <w:rPr>
                                    <w:color w:val="FF9900"/>
                                  </w:rPr>
                                  <w:t>Nr. YYYY</w:t>
                                </w:r>
                              </w:sdtContent>
                            </w:sdt>
                          </w:p>
                          <w:permEnd w:id="462500850"/>
                          <w:p w14:paraId="0A47CC6E" w14:textId="77777777" w:rsidR="008A6F5C" w:rsidRPr="00E90447" w:rsidRDefault="008A6F5C" w:rsidP="008A6F5C">
                            <w:pPr>
                              <w:spacing w:before="360" w:after="60"/>
                              <w:ind w:left="295"/>
                              <w:rPr>
                                <w:rStyle w:val="Fillinref"/>
                                <w:b/>
                                <w:bCs/>
                              </w:rPr>
                            </w:pPr>
                            <w:r w:rsidRPr="00E90447">
                              <w:rPr>
                                <w:rStyle w:val="Fillinref"/>
                                <w:b/>
                                <w:bCs/>
                              </w:rPr>
                              <w:t>Referent</w:t>
                            </w:r>
                          </w:p>
                          <w:permStart w:id="208226899" w:edGrp="everyone" w:displacedByCustomXml="next"/>
                          <w:sdt>
                            <w:sdtPr>
                              <w:rPr>
                                <w:color w:val="FF9900"/>
                              </w:rPr>
                              <w:id w:val="1577403452"/>
                              <w:placeholder>
                                <w:docPart w:val="9025FDC420D94DE58B1B2937625DB0A3"/>
                              </w:placeholder>
                              <w:showingPlcHdr/>
                            </w:sdtPr>
                            <w:sdtEndPr>
                              <w:rPr>
                                <w:rStyle w:val="Fillinref"/>
                                <w:rFonts w:ascii="Verdana" w:hAnsi="Verdana"/>
                              </w:rPr>
                            </w:sdtEndPr>
                            <w:sdtContent>
                              <w:p w14:paraId="7F7A498F" w14:textId="77777777" w:rsidR="008A6F5C" w:rsidRPr="007B1C8B" w:rsidRDefault="008A6F5C" w:rsidP="008A6F5C">
                                <w:pPr>
                                  <w:pStyle w:val="Initialer"/>
                                  <w:rPr>
                                    <w:rStyle w:val="Fillinref"/>
                                    <w:color w:val="FF9900"/>
                                  </w:rPr>
                                </w:pPr>
                                <w:r w:rsidRPr="007B1C8B">
                                  <w:rPr>
                                    <w:rStyle w:val="Fillinref"/>
                                    <w:color w:val="FF9900"/>
                                  </w:rPr>
                                  <w:t>Initialer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Fillinref"/>
                                <w:color w:val="FF9900"/>
                              </w:rPr>
                              <w:id w:val="369347031"/>
                              <w:placeholder>
                                <w:docPart w:val="986F91377878428F9DF04FB21CAF56F4"/>
                              </w:placeholder>
                              <w:showingPlcHdr/>
                            </w:sdtPr>
                            <w:sdtEndPr>
                              <w:rPr>
                                <w:rStyle w:val="Fillinref"/>
                              </w:rPr>
                            </w:sdtEndPr>
                            <w:sdtContent>
                              <w:p w14:paraId="1164FC98" w14:textId="77777777" w:rsidR="008A6F5C" w:rsidRPr="007B1C8B" w:rsidRDefault="008A6F5C" w:rsidP="008A6F5C">
                                <w:pPr>
                                  <w:pStyle w:val="Refbox"/>
                                  <w:spacing w:after="40"/>
                                  <w:ind w:left="295"/>
                                  <w:rPr>
                                    <w:rStyle w:val="Fillinref"/>
                                    <w:color w:val="FF9900"/>
                                  </w:rPr>
                                </w:pPr>
                                <w:r w:rsidRPr="007B1C8B">
                                  <w:rPr>
                                    <w:rStyle w:val="Fillinref"/>
                                    <w:color w:val="FF9900"/>
                                  </w:rPr>
                                  <w:t>E-mail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Fillinref"/>
                                <w:color w:val="FF9900"/>
                              </w:rPr>
                              <w:id w:val="-1530566332"/>
                              <w:placeholder>
                                <w:docPart w:val="2F3004CC1A5D460CA9016D32C7C2DC92"/>
                              </w:placeholder>
                              <w:showingPlcHdr/>
                            </w:sdtPr>
                            <w:sdtEndPr>
                              <w:rPr>
                                <w:rStyle w:val="Fillinref"/>
                              </w:rPr>
                            </w:sdtEndPr>
                            <w:sdtContent>
                              <w:p w14:paraId="6A3B209E" w14:textId="77777777" w:rsidR="008A6F5C" w:rsidRPr="007B1C8B" w:rsidRDefault="008A6F5C" w:rsidP="008A6F5C">
                                <w:pPr>
                                  <w:pStyle w:val="Refbox"/>
                                  <w:spacing w:after="40"/>
                                  <w:ind w:left="295"/>
                                  <w:rPr>
                                    <w:rStyle w:val="Fillinref"/>
                                    <w:color w:val="FF9900"/>
                                  </w:rPr>
                                </w:pPr>
                                <w:r w:rsidRPr="007B1C8B">
                                  <w:rPr>
                                    <w:rStyle w:val="Fillinref"/>
                                    <w:color w:val="FF9900"/>
                                  </w:rPr>
                                  <w:t>Direkte telefon</w:t>
                                </w:r>
                              </w:p>
                            </w:sdtContent>
                          </w:sdt>
                          <w:permEnd w:id="208226899"/>
                          <w:p w14:paraId="795F3F96" w14:textId="77777777" w:rsidR="008A6F5C" w:rsidRPr="00E90447" w:rsidRDefault="008A6F5C" w:rsidP="008A6F5C">
                            <w:pPr>
                              <w:pStyle w:val="Refbox"/>
                              <w:spacing w:before="360" w:after="0"/>
                              <w:ind w:left="295"/>
                              <w:rPr>
                                <w:rStyle w:val="Fillinref"/>
                                <w:b/>
                                <w:bCs w:val="0"/>
                              </w:rPr>
                            </w:pPr>
                            <w:r w:rsidRPr="00E90447">
                              <w:rPr>
                                <w:rStyle w:val="Fillinref"/>
                                <w:b/>
                                <w:bCs w:val="0"/>
                              </w:rPr>
                              <w:t>Ref. dato</w:t>
                            </w:r>
                          </w:p>
                          <w:sdt>
                            <w:sdtPr>
                              <w:id w:val="-1212334263"/>
                              <w:placeholder>
                                <w:docPart w:val="FDC29FB35A0C4F11B3226322B9A1D8E3"/>
                              </w:placeholder>
                              <w:showingPlcHdr/>
                              <w:date>
                                <w:dateFormat w:val="dd.MM.yyyy"/>
                                <w:lid w:val="da-DK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ermStart w:id="1583888419" w:edGrp="everyone" w:displacedByCustomXml="prev"/>
                              <w:p w14:paraId="561756CD" w14:textId="77777777" w:rsidR="008A6F5C" w:rsidRPr="005A3874" w:rsidRDefault="008A6F5C" w:rsidP="008A6F5C">
                                <w:pPr>
                                  <w:pStyle w:val="Refbox"/>
                                </w:pPr>
                                <w:r w:rsidRPr="007B1C8B">
                                  <w:rPr>
                                    <w:rStyle w:val="Pladsholdertekst"/>
                                    <w:color w:val="FF9900"/>
                                  </w:rPr>
                                  <w:t>Klik for at vælge dato.</w:t>
                                </w:r>
                              </w:p>
                              <w:permEnd w:id="1583888419" w:displacedByCustomXml="next"/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55A9D" id="Tekstfelt 1" o:spid="_x0000_s1027" type="#_x0000_t202" style="position:absolute;margin-left:319.15pt;margin-top:13.4pt;width:142.6pt;height:167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" filled="f" stroked="f" strokeweight=".5pt">
                <v:textbox>
                  <w:txbxContent>
                    <w:p w14:paraId="386EB5F8" w14:textId="3FFEA317" w:rsidR="008A6F5C" w:rsidRPr="007B1C8B" w:rsidRDefault="008A6F5C" w:rsidP="008A6F5C">
                      <w:pPr>
                        <w:pStyle w:val="Refbox"/>
                        <w:spacing w:after="0"/>
                        <w:ind w:left="295"/>
                        <w:rPr>
                          <w:rStyle w:val="Fillinref"/>
                          <w:color w:val="FF9900"/>
                        </w:rPr>
                      </w:pPr>
                      <w:r w:rsidRPr="005E749E">
                        <w:rPr>
                          <w:rStyle w:val="Fillinref"/>
                          <w:b/>
                          <w:bCs w:val="0"/>
                        </w:rPr>
                        <w:t>Møde nr.</w:t>
                      </w:r>
                      <w:r w:rsidRPr="005E749E">
                        <w:rPr>
                          <w:rStyle w:val="Fillinref"/>
                        </w:rPr>
                        <w:br/>
                      </w:r>
                      <w:sdt>
                        <w:sdtPr>
                          <w:rPr>
                            <w:color w:val="FF9900"/>
                          </w:rPr>
                          <w:alias w:val="Nr."/>
                          <w:tag w:val=""/>
                          <w:id w:val="363712475"/>
                          <w:placeholder>
                            <w:docPart w:val="D3A6425405F6438A821312605A14B087"/>
                          </w:placeholder>
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<w:text w:multiLine="1"/>
                        </w:sdtPr>
                        <w:sdtEndPr/>
                        <w:sdtContent>
                          <w:permStart w:id="462500850" w:edGrp="everyone"/>
                          <w:r>
                            <w:rPr>
                              <w:color w:val="FF9900"/>
                            </w:rPr>
                            <w:t>Nr. YYYY</w:t>
                          </w:r>
                        </w:sdtContent>
                      </w:sdt>
                    </w:p>
                    <w:permEnd w:id="462500850"/>
                    <w:p w14:paraId="0A47CC6E" w14:textId="77777777" w:rsidR="008A6F5C" w:rsidRPr="00E90447" w:rsidRDefault="008A6F5C" w:rsidP="008A6F5C">
                      <w:pPr>
                        <w:spacing w:before="360" w:after="60"/>
                        <w:ind w:left="295"/>
                        <w:rPr>
                          <w:rStyle w:val="Fillinref"/>
                          <w:b/>
                          <w:bCs/>
                        </w:rPr>
                      </w:pPr>
                      <w:r w:rsidRPr="00E90447">
                        <w:rPr>
                          <w:rStyle w:val="Fillinref"/>
                          <w:b/>
                          <w:bCs/>
                        </w:rPr>
                        <w:t>Referent</w:t>
                      </w:r>
                    </w:p>
                    <w:permStart w:id="208226899" w:edGrp="everyone" w:displacedByCustomXml="next"/>
                    <w:sdt>
                      <w:sdtPr>
                        <w:rPr>
                          <w:color w:val="FF9900"/>
                        </w:rPr>
                        <w:id w:val="1577403452"/>
                        <w:placeholder>
                          <w:docPart w:val="9025FDC420D94DE58B1B2937625DB0A3"/>
                        </w:placeholder>
                        <w:showingPlcHdr/>
                      </w:sdtPr>
                      <w:sdtEndPr>
                        <w:rPr>
                          <w:rStyle w:val="Fillinref"/>
                          <w:rFonts w:ascii="Verdana" w:hAnsi="Verdana"/>
                        </w:rPr>
                      </w:sdtEndPr>
                      <w:sdtContent>
                        <w:p w14:paraId="7F7A498F" w14:textId="77777777" w:rsidR="008A6F5C" w:rsidRPr="007B1C8B" w:rsidRDefault="008A6F5C" w:rsidP="008A6F5C">
                          <w:pPr>
                            <w:pStyle w:val="Initialer"/>
                            <w:rPr>
                              <w:rStyle w:val="Fillinref"/>
                              <w:color w:val="FF9900"/>
                            </w:rPr>
                          </w:pPr>
                          <w:r w:rsidRPr="007B1C8B">
                            <w:rPr>
                              <w:rStyle w:val="Fillinref"/>
                              <w:color w:val="FF9900"/>
                            </w:rPr>
                            <w:t>Initialer</w:t>
                          </w:r>
                        </w:p>
                      </w:sdtContent>
                    </w:sdt>
                    <w:sdt>
                      <w:sdtPr>
                        <w:rPr>
                          <w:rStyle w:val="Fillinref"/>
                          <w:color w:val="FF9900"/>
                        </w:rPr>
                        <w:id w:val="369347031"/>
                        <w:placeholder>
                          <w:docPart w:val="986F91377878428F9DF04FB21CAF56F4"/>
                        </w:placeholder>
                        <w:showingPlcHdr/>
                      </w:sdtPr>
                      <w:sdtEndPr>
                        <w:rPr>
                          <w:rStyle w:val="Fillinref"/>
                        </w:rPr>
                      </w:sdtEndPr>
                      <w:sdtContent>
                        <w:p w14:paraId="1164FC98" w14:textId="77777777" w:rsidR="008A6F5C" w:rsidRPr="007B1C8B" w:rsidRDefault="008A6F5C" w:rsidP="008A6F5C">
                          <w:pPr>
                            <w:pStyle w:val="Refbox"/>
                            <w:spacing w:after="40"/>
                            <w:ind w:left="295"/>
                            <w:rPr>
                              <w:rStyle w:val="Fillinref"/>
                              <w:color w:val="FF9900"/>
                            </w:rPr>
                          </w:pPr>
                          <w:r w:rsidRPr="007B1C8B">
                            <w:rPr>
                              <w:rStyle w:val="Fillinref"/>
                              <w:color w:val="FF9900"/>
                            </w:rPr>
                            <w:t>E-mail</w:t>
                          </w:r>
                        </w:p>
                      </w:sdtContent>
                    </w:sdt>
                    <w:sdt>
                      <w:sdtPr>
                        <w:rPr>
                          <w:rStyle w:val="Fillinref"/>
                          <w:color w:val="FF9900"/>
                        </w:rPr>
                        <w:id w:val="-1530566332"/>
                        <w:placeholder>
                          <w:docPart w:val="2F3004CC1A5D460CA9016D32C7C2DC92"/>
                        </w:placeholder>
                        <w:showingPlcHdr/>
                      </w:sdtPr>
                      <w:sdtEndPr>
                        <w:rPr>
                          <w:rStyle w:val="Fillinref"/>
                        </w:rPr>
                      </w:sdtEndPr>
                      <w:sdtContent>
                        <w:p w14:paraId="6A3B209E" w14:textId="77777777" w:rsidR="008A6F5C" w:rsidRPr="007B1C8B" w:rsidRDefault="008A6F5C" w:rsidP="008A6F5C">
                          <w:pPr>
                            <w:pStyle w:val="Refbox"/>
                            <w:spacing w:after="40"/>
                            <w:ind w:left="295"/>
                            <w:rPr>
                              <w:rStyle w:val="Fillinref"/>
                              <w:color w:val="FF9900"/>
                            </w:rPr>
                          </w:pPr>
                          <w:r w:rsidRPr="007B1C8B">
                            <w:rPr>
                              <w:rStyle w:val="Fillinref"/>
                              <w:color w:val="FF9900"/>
                            </w:rPr>
                            <w:t>Direkte telefon</w:t>
                          </w:r>
                        </w:p>
                      </w:sdtContent>
                    </w:sdt>
                    <w:permEnd w:id="208226899"/>
                    <w:p w14:paraId="795F3F96" w14:textId="77777777" w:rsidR="008A6F5C" w:rsidRPr="00E90447" w:rsidRDefault="008A6F5C" w:rsidP="008A6F5C">
                      <w:pPr>
                        <w:pStyle w:val="Refbox"/>
                        <w:spacing w:before="360" w:after="0"/>
                        <w:ind w:left="295"/>
                        <w:rPr>
                          <w:rStyle w:val="Fillinref"/>
                          <w:b/>
                          <w:bCs w:val="0"/>
                        </w:rPr>
                      </w:pPr>
                      <w:r w:rsidRPr="00E90447">
                        <w:rPr>
                          <w:rStyle w:val="Fillinref"/>
                          <w:b/>
                          <w:bCs w:val="0"/>
                        </w:rPr>
                        <w:t>Ref. dato</w:t>
                      </w:r>
                    </w:p>
                    <w:sdt>
                      <w:sdtPr>
                        <w:id w:val="-1212334263"/>
                        <w:placeholder>
                          <w:docPart w:val="FDC29FB35A0C4F11B3226322B9A1D8E3"/>
                        </w:placeholder>
                        <w:showingPlcHdr/>
                        <w:date>
                          <w:dateFormat w:val="dd.MM.yyyy"/>
                          <w:lid w:val="da-DK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ermStart w:id="1583888419" w:edGrp="everyone" w:displacedByCustomXml="prev"/>
                        <w:p w14:paraId="561756CD" w14:textId="77777777" w:rsidR="008A6F5C" w:rsidRPr="005A3874" w:rsidRDefault="008A6F5C" w:rsidP="008A6F5C">
                          <w:pPr>
                            <w:pStyle w:val="Refbox"/>
                          </w:pPr>
                          <w:r w:rsidRPr="007B1C8B">
                            <w:rPr>
                              <w:rStyle w:val="Pladsholdertekst"/>
                              <w:color w:val="FF9900"/>
                            </w:rPr>
                            <w:t>Klik for at vælge dato.</w:t>
                          </w:r>
                        </w:p>
                        <w:permEnd w:id="1583888419" w:displacedByCustomXml="next"/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b/>
          <w:bCs/>
        </w:rPr>
        <w:br w:type="textWrapping" w:clear="all"/>
      </w:r>
      <w:r w:rsidR="00E41847" w:rsidRPr="00E41847">
        <w:rPr>
          <w:b/>
          <w:bCs/>
        </w:rPr>
        <w:t xml:space="preserve">BEMÆRK: </w:t>
      </w:r>
      <w:r w:rsidR="00E41847" w:rsidRPr="00E41847">
        <w:t>Dokumentet Referat risikoworkshop, benyttes til dokumentation for gennemført risikoworkshop.</w:t>
      </w:r>
    </w:p>
    <w:p w14:paraId="08534CDF" w14:textId="77777777" w:rsidR="00E41847" w:rsidRPr="00E41847" w:rsidRDefault="00E41847" w:rsidP="00E41847">
      <w:pPr>
        <w:ind w:left="0"/>
      </w:pPr>
      <w:r w:rsidRPr="00E41847">
        <w:t>Referatet kan f.eks. beskrive, hvordan projektet har gennemgået og forholdt sig til farer fra tidligere projekter.</w:t>
      </w:r>
    </w:p>
    <w:p w14:paraId="7EB8B9D0" w14:textId="77777777" w:rsidR="00E41847" w:rsidRPr="00E41847" w:rsidRDefault="00E41847" w:rsidP="00E41847">
      <w:pPr>
        <w:ind w:left="0"/>
      </w:pPr>
      <w:r w:rsidRPr="00E41847">
        <w:t>Endvidere kan referatet beskrive, hvilke særlige farer der er identificeret i projektet, som adskiller sig fra andre projekter.</w:t>
      </w:r>
    </w:p>
    <w:p w14:paraId="2BB43B84" w14:textId="0FBD4EA0" w:rsidR="008A6F5C" w:rsidRPr="00474387" w:rsidRDefault="008A6F5C" w:rsidP="008A6F5C"/>
    <w:p w14:paraId="3C5BFB70" w14:textId="77777777" w:rsidR="008A6F5C" w:rsidRPr="00474387" w:rsidRDefault="008A6F5C" w:rsidP="008A6F5C">
      <w:r w:rsidRPr="0047438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950A8" wp14:editId="3057E9B1">
                <wp:simplePos x="0" y="0"/>
                <wp:positionH relativeFrom="column">
                  <wp:posOffset>12700</wp:posOffset>
                </wp:positionH>
                <wp:positionV relativeFrom="paragraph">
                  <wp:posOffset>94615</wp:posOffset>
                </wp:positionV>
                <wp:extent cx="55080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587295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7.45pt" to="434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" strokecolor="#00214d [3204]" strokeweight=".5pt">
                <v:stroke joinstyle="miter"/>
              </v:line>
            </w:pict>
          </mc:Fallback>
        </mc:AlternateContent>
      </w:r>
    </w:p>
    <w:p w14:paraId="2FC9D247" w14:textId="77777777" w:rsidR="008A6F5C" w:rsidRDefault="008A6F5C" w:rsidP="008A6F5C">
      <w:pPr>
        <w:pStyle w:val="Overskrift1"/>
      </w:pPr>
      <w:permStart w:id="463997035" w:edGrp="everyone"/>
      <w:r w:rsidRPr="00BE02A2">
        <w:t>Punkt overskrift</w:t>
      </w:r>
    </w:p>
    <w:p w14:paraId="6C94B86B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Tekst</w:t>
      </w:r>
    </w:p>
    <w:p w14:paraId="2073DDC7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Resultat:</w:t>
      </w:r>
    </w:p>
    <w:p w14:paraId="180FED58" w14:textId="77777777" w:rsidR="008A6F5C" w:rsidRDefault="008A6F5C" w:rsidP="008A6F5C">
      <w:pPr>
        <w:pStyle w:val="Overskrift1"/>
      </w:pPr>
      <w:r>
        <w:t>Punkt overskrift</w:t>
      </w:r>
    </w:p>
    <w:p w14:paraId="3610F879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Tekst</w:t>
      </w:r>
    </w:p>
    <w:p w14:paraId="441919F1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Resultat:</w:t>
      </w:r>
    </w:p>
    <w:p w14:paraId="1205002E" w14:textId="77777777" w:rsidR="008A6F5C" w:rsidRDefault="008A6F5C" w:rsidP="008A6F5C">
      <w:pPr>
        <w:pStyle w:val="Overskrift1"/>
      </w:pPr>
      <w:r>
        <w:t>Punkt overskrift</w:t>
      </w:r>
    </w:p>
    <w:p w14:paraId="64E49F14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Tekst</w:t>
      </w:r>
    </w:p>
    <w:p w14:paraId="31B7AF36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Resultat:</w:t>
      </w:r>
    </w:p>
    <w:p w14:paraId="6EC98880" w14:textId="77777777" w:rsidR="008A6F5C" w:rsidRDefault="008A6F5C" w:rsidP="008A6F5C">
      <w:pPr>
        <w:pStyle w:val="Overskrift1"/>
      </w:pPr>
      <w:r>
        <w:t>Punkt overskrift</w:t>
      </w:r>
    </w:p>
    <w:p w14:paraId="44868731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Tekst</w:t>
      </w:r>
    </w:p>
    <w:p w14:paraId="77FD43D4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Resultat:</w:t>
      </w:r>
    </w:p>
    <w:p w14:paraId="4A2024D6" w14:textId="77777777" w:rsidR="008A6F5C" w:rsidRDefault="008A6F5C" w:rsidP="008A6F5C">
      <w:pPr>
        <w:pStyle w:val="Overskrift1"/>
      </w:pPr>
      <w:r>
        <w:t>Punkt overskrift</w:t>
      </w:r>
    </w:p>
    <w:p w14:paraId="4E31F34B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Tekst</w:t>
      </w:r>
    </w:p>
    <w:p w14:paraId="6D4F5E02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lastRenderedPageBreak/>
        <w:t>Resultat:</w:t>
      </w:r>
    </w:p>
    <w:p w14:paraId="18D663CC" w14:textId="77777777" w:rsidR="008A6F5C" w:rsidRDefault="008A6F5C" w:rsidP="008A6F5C">
      <w:pPr>
        <w:pStyle w:val="Overskrift1"/>
      </w:pPr>
      <w:r>
        <w:t>Punkt overskrift</w:t>
      </w:r>
    </w:p>
    <w:p w14:paraId="73BF4054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Tekst</w:t>
      </w:r>
    </w:p>
    <w:p w14:paraId="0B13D1B4" w14:textId="77777777" w:rsidR="008A6F5C" w:rsidRPr="00183F09" w:rsidRDefault="008A6F5C" w:rsidP="00183F09">
      <w:pPr>
        <w:pStyle w:val="orangetekst"/>
        <w:ind w:left="426"/>
        <w:rPr>
          <w:color w:val="FF9900"/>
        </w:rPr>
      </w:pPr>
      <w:r w:rsidRPr="00183F09">
        <w:rPr>
          <w:color w:val="FF9900"/>
        </w:rPr>
        <w:t>Resultat:</w:t>
      </w:r>
    </w:p>
    <w:bookmarkEnd w:id="0"/>
    <w:permEnd w:id="463997035"/>
    <w:p w14:paraId="35CA9079" w14:textId="77777777" w:rsidR="006A74B7" w:rsidRPr="005E749E" w:rsidRDefault="006A74B7" w:rsidP="006A74B7">
      <w:pPr>
        <w:ind w:left="0"/>
      </w:pPr>
    </w:p>
    <w:sectPr w:rsidR="006A74B7" w:rsidRPr="005E749E" w:rsidSect="00A2229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588" w:bottom="68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2B026" w14:textId="77777777" w:rsidR="00FB2E62" w:rsidRDefault="00FB2E62" w:rsidP="000C7652">
      <w:r>
        <w:separator/>
      </w:r>
    </w:p>
  </w:endnote>
  <w:endnote w:type="continuationSeparator" w:id="0">
    <w:p w14:paraId="2451A99A" w14:textId="77777777" w:rsidR="00FB2E62" w:rsidRDefault="00FB2E62" w:rsidP="000C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-Git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85"/>
      <w:gridCol w:w="4345"/>
    </w:tblGrid>
    <w:tr w:rsidR="00BB5835" w:rsidRPr="00474387" w14:paraId="257C3613" w14:textId="77777777" w:rsidTr="00D7130C">
      <w:tc>
        <w:tcPr>
          <w:tcW w:w="4814" w:type="dxa"/>
        </w:tcPr>
        <w:p w14:paraId="5FC35FDB" w14:textId="77777777" w:rsidR="00A22292" w:rsidRDefault="00A22292" w:rsidP="00A22292">
          <w:pPr>
            <w:pStyle w:val="Sidefod"/>
          </w:pPr>
          <w:r>
            <w:t>Skabelon nr. S182_00</w:t>
          </w:r>
        </w:p>
        <w:p w14:paraId="4B2FF303" w14:textId="5BB23C62" w:rsidR="00BB5835" w:rsidRPr="00474387" w:rsidRDefault="00BB5835" w:rsidP="000C7652">
          <w:pPr>
            <w:pStyle w:val="Sidefod"/>
            <w:ind w:left="29"/>
          </w:pPr>
        </w:p>
      </w:tc>
      <w:tc>
        <w:tcPr>
          <w:tcW w:w="4814" w:type="dxa"/>
        </w:tcPr>
        <w:p w14:paraId="098A9B80" w14:textId="77777777" w:rsidR="00BB5835" w:rsidRPr="00474387" w:rsidRDefault="00742FDF" w:rsidP="006A74B7">
          <w:pPr>
            <w:pStyle w:val="Sidefod"/>
            <w:jc w:val="right"/>
          </w:pPr>
          <w:r w:rsidRPr="00474387">
            <w:t>Side</w:t>
          </w:r>
          <w:r w:rsidR="00BB5835" w:rsidRPr="00474387">
            <w:t xml:space="preserve"> </w:t>
          </w:r>
          <w:r w:rsidR="00BB5835" w:rsidRPr="00474387">
            <w:fldChar w:fldCharType="begin"/>
          </w:r>
          <w:r w:rsidR="00BB5835" w:rsidRPr="00474387">
            <w:instrText xml:space="preserve"> PAGE  \* Arabic  \* MERGEFORMAT </w:instrText>
          </w:r>
          <w:r w:rsidR="00BB5835" w:rsidRPr="00474387">
            <w:fldChar w:fldCharType="separate"/>
          </w:r>
          <w:r w:rsidR="00BB5835" w:rsidRPr="00474387">
            <w:rPr>
              <w:noProof/>
            </w:rPr>
            <w:t>1</w:t>
          </w:r>
          <w:r w:rsidR="00BB5835" w:rsidRPr="00474387">
            <w:fldChar w:fldCharType="end"/>
          </w:r>
          <w:r w:rsidR="00BB5835" w:rsidRPr="00474387">
            <w:t xml:space="preserve"> </w:t>
          </w:r>
          <w:r w:rsidRPr="00474387">
            <w:t>a</w:t>
          </w:r>
          <w:r w:rsidR="00BB5835" w:rsidRPr="00474387">
            <w:t xml:space="preserve">f </w:t>
          </w:r>
          <w:fldSimple w:instr=" NUMPAGES  \* Arabic  \* MERGEFORMAT ">
            <w:r w:rsidR="00BB5835" w:rsidRPr="00474387">
              <w:rPr>
                <w:noProof/>
              </w:rPr>
              <w:t>2</w:t>
            </w:r>
          </w:fldSimple>
        </w:p>
      </w:tc>
    </w:tr>
  </w:tbl>
  <w:p w14:paraId="29332FB3" w14:textId="77777777" w:rsidR="00C74CD8" w:rsidRDefault="00C74CD8" w:rsidP="000C7652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-Git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34"/>
      <w:gridCol w:w="4396"/>
    </w:tblGrid>
    <w:tr w:rsidR="00C74CD8" w:rsidRPr="00474387" w14:paraId="37675226" w14:textId="77777777" w:rsidTr="00D7130C">
      <w:tc>
        <w:tcPr>
          <w:tcW w:w="4814" w:type="dxa"/>
        </w:tcPr>
        <w:p w14:paraId="4462AA17" w14:textId="14B0169B" w:rsidR="00C74CD8" w:rsidRPr="00474387" w:rsidRDefault="00C74CD8" w:rsidP="00161337">
          <w:pPr>
            <w:pStyle w:val="Sidefod"/>
            <w:ind w:left="0"/>
            <w:jc w:val="both"/>
          </w:pPr>
        </w:p>
      </w:tc>
      <w:tc>
        <w:tcPr>
          <w:tcW w:w="4814" w:type="dxa"/>
        </w:tcPr>
        <w:p w14:paraId="1823FB2B" w14:textId="77777777" w:rsidR="00C74CD8" w:rsidRPr="00474387" w:rsidRDefault="00742FDF" w:rsidP="00161337">
          <w:pPr>
            <w:pStyle w:val="Sidefod"/>
            <w:jc w:val="right"/>
          </w:pPr>
          <w:r w:rsidRPr="00474387">
            <w:t>Side</w:t>
          </w:r>
          <w:r w:rsidR="00C74CD8" w:rsidRPr="00474387">
            <w:t xml:space="preserve"> </w:t>
          </w:r>
          <w:r w:rsidR="00C74CD8" w:rsidRPr="00474387">
            <w:fldChar w:fldCharType="begin"/>
          </w:r>
          <w:r w:rsidR="00C74CD8" w:rsidRPr="00474387">
            <w:instrText xml:space="preserve"> PAGE  \* Arabic  \* MERGEFORMAT </w:instrText>
          </w:r>
          <w:r w:rsidR="00C74CD8" w:rsidRPr="00474387">
            <w:fldChar w:fldCharType="separate"/>
          </w:r>
          <w:r w:rsidR="00C74CD8" w:rsidRPr="00474387">
            <w:rPr>
              <w:noProof/>
            </w:rPr>
            <w:t>1</w:t>
          </w:r>
          <w:r w:rsidR="00C74CD8" w:rsidRPr="00474387">
            <w:fldChar w:fldCharType="end"/>
          </w:r>
          <w:r w:rsidR="00C74CD8" w:rsidRPr="00474387">
            <w:t xml:space="preserve"> </w:t>
          </w:r>
          <w:r w:rsidRPr="00474387">
            <w:t>a</w:t>
          </w:r>
          <w:r w:rsidR="00C74CD8" w:rsidRPr="00474387">
            <w:t xml:space="preserve">f </w:t>
          </w:r>
          <w:fldSimple w:instr=" NUMPAGES  \* Arabic  \* MERGEFORMAT ">
            <w:r w:rsidR="00C74CD8" w:rsidRPr="00474387">
              <w:rPr>
                <w:noProof/>
              </w:rPr>
              <w:t>2</w:t>
            </w:r>
          </w:fldSimple>
        </w:p>
      </w:tc>
    </w:tr>
  </w:tbl>
  <w:p w14:paraId="11C7581F" w14:textId="297D9D63" w:rsidR="00C74CD8" w:rsidRDefault="00584D1F" w:rsidP="000C7652">
    <w:pPr>
      <w:pStyle w:val="Sidefod"/>
    </w:pPr>
    <w:r>
      <w:t>Skabelon nr. S182_00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775A4" w14:textId="77777777" w:rsidR="00FB2E62" w:rsidRDefault="00FB2E62" w:rsidP="000C7652">
      <w:r>
        <w:separator/>
      </w:r>
    </w:p>
  </w:footnote>
  <w:footnote w:type="continuationSeparator" w:id="0">
    <w:p w14:paraId="6C6E57C8" w14:textId="77777777" w:rsidR="00FB2E62" w:rsidRDefault="00FB2E62" w:rsidP="000C7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700C8" w14:textId="77777777" w:rsidR="00C74CD8" w:rsidRDefault="00C74CD8" w:rsidP="000C7652">
    <w:pPr>
      <w:pStyle w:val="Sidehoved"/>
    </w:pPr>
    <w:r>
      <w:rPr>
        <w:noProof/>
      </w:rPr>
      <w:drawing>
        <wp:anchor distT="0" distB="0" distL="114300" distR="114300" simplePos="0" relativeHeight="251662336" behindDoc="1" locked="1" layoutInCell="1" allowOverlap="0" wp14:anchorId="29D02684" wp14:editId="31626095">
          <wp:simplePos x="0" y="0"/>
          <wp:positionH relativeFrom="page">
            <wp:posOffset>5904865</wp:posOffset>
          </wp:positionH>
          <wp:positionV relativeFrom="page">
            <wp:posOffset>540385</wp:posOffset>
          </wp:positionV>
          <wp:extent cx="1080000" cy="475200"/>
          <wp:effectExtent l="0" t="0" r="6350" b="1270"/>
          <wp:wrapNone/>
          <wp:docPr id="481445174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0CE46" w14:textId="77777777" w:rsidR="00C74CD8" w:rsidRDefault="00C74CD8" w:rsidP="000C7652">
    <w:pPr>
      <w:pStyle w:val="Sidehoved"/>
    </w:pPr>
    <w:r>
      <w:rPr>
        <w:noProof/>
      </w:rPr>
      <w:drawing>
        <wp:anchor distT="0" distB="0" distL="114300" distR="114300" simplePos="0" relativeHeight="251660288" behindDoc="0" locked="1" layoutInCell="1" allowOverlap="0" wp14:anchorId="26200AAC" wp14:editId="36463A75">
          <wp:simplePos x="0" y="0"/>
          <wp:positionH relativeFrom="page">
            <wp:posOffset>856615</wp:posOffset>
          </wp:positionH>
          <wp:positionV relativeFrom="page">
            <wp:posOffset>1080135</wp:posOffset>
          </wp:positionV>
          <wp:extent cx="1692000" cy="367200"/>
          <wp:effectExtent l="0" t="0" r="3810" b="0"/>
          <wp:wrapSquare wrapText="bothSides"/>
          <wp:docPr id="637279261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000" cy="3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1" layoutInCell="1" allowOverlap="0" wp14:anchorId="3F3D6967" wp14:editId="32017886">
          <wp:simplePos x="0" y="0"/>
          <wp:positionH relativeFrom="page">
            <wp:posOffset>5904865</wp:posOffset>
          </wp:positionH>
          <wp:positionV relativeFrom="page">
            <wp:posOffset>540385</wp:posOffset>
          </wp:positionV>
          <wp:extent cx="1080000" cy="475200"/>
          <wp:effectExtent l="0" t="0" r="6350" b="1270"/>
          <wp:wrapNone/>
          <wp:docPr id="117250629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C5E"/>
    <w:multiLevelType w:val="multilevel"/>
    <w:tmpl w:val="1F1A9DE4"/>
    <w:lvl w:ilvl="0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Restart w:val="0"/>
      <w:pStyle w:val="Overskrift2"/>
      <w:lvlText w:val="%2.%1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363"/>
      </w:pPr>
      <w:rPr>
        <w:rFonts w:ascii="Verdana" w:hAnsi="Verdana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62C0F84"/>
    <w:multiLevelType w:val="multilevel"/>
    <w:tmpl w:val="B41C2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035AD7"/>
    <w:multiLevelType w:val="multilevel"/>
    <w:tmpl w:val="5BCC3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E897C4C"/>
    <w:multiLevelType w:val="multilevel"/>
    <w:tmpl w:val="1494C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170" w:hanging="17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799259B"/>
    <w:multiLevelType w:val="multilevel"/>
    <w:tmpl w:val="B41C2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B61B8E"/>
    <w:multiLevelType w:val="multilevel"/>
    <w:tmpl w:val="040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072BFE"/>
    <w:multiLevelType w:val="hybridMultilevel"/>
    <w:tmpl w:val="2C1EE7B4"/>
    <w:lvl w:ilvl="0" w:tplc="1688C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15CF83A">
      <w:start w:val="1"/>
      <w:numFmt w:val="lowerLetter"/>
      <w:lvlText w:val="%2."/>
      <w:lvlJc w:val="left"/>
      <w:pPr>
        <w:ind w:left="2160" w:hanging="360"/>
      </w:pPr>
      <w:rPr>
        <w:b w:val="0"/>
        <w:bCs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DE51B80"/>
    <w:multiLevelType w:val="multilevel"/>
    <w:tmpl w:val="259AD826"/>
    <w:lvl w:ilvl="0">
      <w:start w:val="1"/>
      <w:numFmt w:val="decimal"/>
      <w:pStyle w:val="Listeafsnit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none"/>
      <w:lvlText w:val="%2"/>
      <w:lvlJc w:val="left"/>
      <w:pPr>
        <w:ind w:left="357" w:firstLine="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F7551CF"/>
    <w:multiLevelType w:val="multilevel"/>
    <w:tmpl w:val="6D9C98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397" w:hanging="3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081589">
    <w:abstractNumId w:val="6"/>
  </w:num>
  <w:num w:numId="2" w16cid:durableId="2011253549">
    <w:abstractNumId w:val="5"/>
  </w:num>
  <w:num w:numId="3" w16cid:durableId="558635708">
    <w:abstractNumId w:val="2"/>
  </w:num>
  <w:num w:numId="4" w16cid:durableId="621881751">
    <w:abstractNumId w:val="7"/>
  </w:num>
  <w:num w:numId="5" w16cid:durableId="1098140154">
    <w:abstractNumId w:val="4"/>
  </w:num>
  <w:num w:numId="6" w16cid:durableId="1089545799">
    <w:abstractNumId w:val="1"/>
  </w:num>
  <w:num w:numId="7" w16cid:durableId="1399282553">
    <w:abstractNumId w:val="8"/>
  </w:num>
  <w:num w:numId="8" w16cid:durableId="34699167">
    <w:abstractNumId w:val="3"/>
  </w:num>
  <w:num w:numId="9" w16cid:durableId="485365328">
    <w:abstractNumId w:val="7"/>
  </w:num>
  <w:num w:numId="10" w16cid:durableId="1614046590">
    <w:abstractNumId w:val="7"/>
    <w:lvlOverride w:ilvl="0">
      <w:lvl w:ilvl="0">
        <w:start w:val="1"/>
        <w:numFmt w:val="decimal"/>
        <w:pStyle w:val="Listeafsni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%2"/>
        <w:lvlJc w:val="left"/>
        <w:pPr>
          <w:ind w:left="340" w:firstLine="0"/>
        </w:pPr>
        <w:rPr>
          <w:rFonts w:hint="default"/>
        </w:rPr>
      </w:lvl>
    </w:lvlOverride>
    <w:lvlOverride w:ilvl="2">
      <w:lvl w:ilvl="2">
        <w:start w:val="1"/>
        <w:numFmt w:val="none"/>
        <w:lvlText w:val="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default"/>
        </w:rPr>
      </w:lvl>
    </w:lvlOverride>
  </w:num>
  <w:num w:numId="11" w16cid:durableId="1078820395">
    <w:abstractNumId w:val="0"/>
  </w:num>
  <w:num w:numId="12" w16cid:durableId="131219438">
    <w:abstractNumId w:val="0"/>
  </w:num>
  <w:num w:numId="13" w16cid:durableId="1211573611">
    <w:abstractNumId w:val="0"/>
  </w:num>
  <w:num w:numId="14" w16cid:durableId="563494352">
    <w:abstractNumId w:val="0"/>
  </w:num>
  <w:num w:numId="15" w16cid:durableId="1902212444">
    <w:abstractNumId w:val="7"/>
  </w:num>
  <w:num w:numId="16" w16cid:durableId="1792417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formatting="1" w:enforcement="1" w:cryptProviderType="rsaAES" w:cryptAlgorithmClass="hash" w:cryptAlgorithmType="typeAny" w:cryptAlgorithmSid="14" w:cryptSpinCount="100000" w:hash="VhzyG0bDrPW0mPuY3mf3tGZ7rSRAsNpc0g6jcHZgwfC0blkpZPKxWzdIlJfJHx1uUqCqzCExa07tLlzBUvm24A==" w:salt="PRESYfodmF8NPkPOt6p+7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A6A"/>
    <w:rsid w:val="00012A11"/>
    <w:rsid w:val="00030747"/>
    <w:rsid w:val="00044F84"/>
    <w:rsid w:val="00092702"/>
    <w:rsid w:val="000A5F55"/>
    <w:rsid w:val="000C7652"/>
    <w:rsid w:val="000F498F"/>
    <w:rsid w:val="0014378D"/>
    <w:rsid w:val="00161337"/>
    <w:rsid w:val="00165DC2"/>
    <w:rsid w:val="00183F09"/>
    <w:rsid w:val="00187D81"/>
    <w:rsid w:val="00201047"/>
    <w:rsid w:val="0022473B"/>
    <w:rsid w:val="002322B4"/>
    <w:rsid w:val="00255BB7"/>
    <w:rsid w:val="002574CE"/>
    <w:rsid w:val="002B268C"/>
    <w:rsid w:val="002B5607"/>
    <w:rsid w:val="002C00FA"/>
    <w:rsid w:val="002C6A6A"/>
    <w:rsid w:val="002E07BF"/>
    <w:rsid w:val="00306CC1"/>
    <w:rsid w:val="00316EAA"/>
    <w:rsid w:val="00337797"/>
    <w:rsid w:val="00363EC2"/>
    <w:rsid w:val="003B7643"/>
    <w:rsid w:val="003C214B"/>
    <w:rsid w:val="003D6B50"/>
    <w:rsid w:val="003F1FCB"/>
    <w:rsid w:val="00411B7B"/>
    <w:rsid w:val="00421DC2"/>
    <w:rsid w:val="00465A6F"/>
    <w:rsid w:val="00474387"/>
    <w:rsid w:val="004773AF"/>
    <w:rsid w:val="00483B1A"/>
    <w:rsid w:val="0049617A"/>
    <w:rsid w:val="004A3D30"/>
    <w:rsid w:val="004A4CAA"/>
    <w:rsid w:val="004F4C3B"/>
    <w:rsid w:val="004F6327"/>
    <w:rsid w:val="004F6DBB"/>
    <w:rsid w:val="00571724"/>
    <w:rsid w:val="00584D1F"/>
    <w:rsid w:val="005A3874"/>
    <w:rsid w:val="005A3979"/>
    <w:rsid w:val="005A56D1"/>
    <w:rsid w:val="005C0150"/>
    <w:rsid w:val="005E749E"/>
    <w:rsid w:val="006916CF"/>
    <w:rsid w:val="0069779E"/>
    <w:rsid w:val="006A74B7"/>
    <w:rsid w:val="006D2150"/>
    <w:rsid w:val="006F1F29"/>
    <w:rsid w:val="00711F10"/>
    <w:rsid w:val="00742FDF"/>
    <w:rsid w:val="00752F51"/>
    <w:rsid w:val="00842974"/>
    <w:rsid w:val="00850E4F"/>
    <w:rsid w:val="00874F24"/>
    <w:rsid w:val="008A15B9"/>
    <w:rsid w:val="008A6F5C"/>
    <w:rsid w:val="008C4DD6"/>
    <w:rsid w:val="008E5B4C"/>
    <w:rsid w:val="00941776"/>
    <w:rsid w:val="00942A15"/>
    <w:rsid w:val="00962AB8"/>
    <w:rsid w:val="00974440"/>
    <w:rsid w:val="009778B2"/>
    <w:rsid w:val="009D18D6"/>
    <w:rsid w:val="00A06EFB"/>
    <w:rsid w:val="00A22292"/>
    <w:rsid w:val="00A466CF"/>
    <w:rsid w:val="00A7214B"/>
    <w:rsid w:val="00A83159"/>
    <w:rsid w:val="00AA1069"/>
    <w:rsid w:val="00AE44BC"/>
    <w:rsid w:val="00B26127"/>
    <w:rsid w:val="00B8755E"/>
    <w:rsid w:val="00BA4CB6"/>
    <w:rsid w:val="00BA67CD"/>
    <w:rsid w:val="00BB5835"/>
    <w:rsid w:val="00BC743D"/>
    <w:rsid w:val="00BD3E06"/>
    <w:rsid w:val="00BD77B2"/>
    <w:rsid w:val="00BE02A2"/>
    <w:rsid w:val="00C14C1B"/>
    <w:rsid w:val="00C21875"/>
    <w:rsid w:val="00C34910"/>
    <w:rsid w:val="00C64FDE"/>
    <w:rsid w:val="00C74CD8"/>
    <w:rsid w:val="00CA053E"/>
    <w:rsid w:val="00CB1994"/>
    <w:rsid w:val="00CC7666"/>
    <w:rsid w:val="00CD1BDC"/>
    <w:rsid w:val="00CD35EB"/>
    <w:rsid w:val="00CF5F1E"/>
    <w:rsid w:val="00D04E3E"/>
    <w:rsid w:val="00D60D65"/>
    <w:rsid w:val="00D65FD6"/>
    <w:rsid w:val="00D7130C"/>
    <w:rsid w:val="00DA52F5"/>
    <w:rsid w:val="00DA530A"/>
    <w:rsid w:val="00DB65AF"/>
    <w:rsid w:val="00DC5575"/>
    <w:rsid w:val="00DE7854"/>
    <w:rsid w:val="00E1435A"/>
    <w:rsid w:val="00E22BB3"/>
    <w:rsid w:val="00E22DA1"/>
    <w:rsid w:val="00E3186D"/>
    <w:rsid w:val="00E37C02"/>
    <w:rsid w:val="00E41847"/>
    <w:rsid w:val="00E654C5"/>
    <w:rsid w:val="00E90447"/>
    <w:rsid w:val="00F25979"/>
    <w:rsid w:val="00F51372"/>
    <w:rsid w:val="00F727E5"/>
    <w:rsid w:val="00F7656C"/>
    <w:rsid w:val="00FA3319"/>
    <w:rsid w:val="00FA69F5"/>
    <w:rsid w:val="00FB1C62"/>
    <w:rsid w:val="00FB2E62"/>
    <w:rsid w:val="00FD3B62"/>
    <w:rsid w:val="00FE6147"/>
    <w:rsid w:val="00FF3678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01E81"/>
  <w15:chartTrackingRefBased/>
  <w15:docId w15:val="{F687B2A1-E55C-4E82-8A09-92802F3E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F5C"/>
    <w:pPr>
      <w:spacing w:line="240" w:lineRule="auto"/>
      <w:ind w:left="294"/>
    </w:pPr>
    <w:rPr>
      <w:color w:val="1D1D1B" w:themeColor="text1"/>
      <w:sz w:val="18"/>
      <w:lang w:val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6CC1"/>
    <w:pPr>
      <w:keepNext/>
      <w:keepLines/>
      <w:numPr>
        <w:numId w:val="14"/>
      </w:numPr>
      <w:spacing w:before="400" w:after="120"/>
      <w:outlineLvl w:val="0"/>
    </w:pPr>
    <w:rPr>
      <w:rFonts w:asciiTheme="majorHAnsi" w:eastAsiaTheme="majorEastAsia" w:hAnsiTheme="majorHAnsi" w:cstheme="majorBidi"/>
      <w:b/>
      <w:bCs/>
      <w:color w:val="001839" w:themeColor="accent1" w:themeShade="BF"/>
      <w:sz w:val="24"/>
      <w:szCs w:val="18"/>
    </w:rPr>
  </w:style>
  <w:style w:type="paragraph" w:styleId="Overskrift2">
    <w:name w:val="heading 2"/>
    <w:basedOn w:val="Normal"/>
    <w:next w:val="Normal"/>
    <w:link w:val="Overskrift2Tegn"/>
    <w:uiPriority w:val="9"/>
    <w:unhideWhenUsed/>
    <w:rsid w:val="00306CC1"/>
    <w:pPr>
      <w:keepNext/>
      <w:keepLines/>
      <w:numPr>
        <w:ilvl w:val="1"/>
        <w:numId w:val="14"/>
      </w:numPr>
      <w:spacing w:before="40" w:after="0"/>
      <w:outlineLvl w:val="1"/>
    </w:pPr>
    <w:rPr>
      <w:rFonts w:asciiTheme="majorHAnsi" w:eastAsiaTheme="majorEastAsia" w:hAnsiTheme="majorHAnsi" w:cstheme="majorBidi"/>
      <w:color w:val="001839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06CC1"/>
    <w:pPr>
      <w:keepNext/>
      <w:keepLines/>
      <w:numPr>
        <w:ilvl w:val="2"/>
        <w:numId w:val="14"/>
      </w:numPr>
      <w:spacing w:before="40" w:after="0"/>
      <w:outlineLvl w:val="2"/>
    </w:pPr>
    <w:rPr>
      <w:rFonts w:asciiTheme="majorHAnsi" w:eastAsiaTheme="majorEastAsia" w:hAnsiTheme="majorHAnsi" w:cstheme="majorBidi"/>
      <w:color w:val="001026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306CC1"/>
    <w:pPr>
      <w:tabs>
        <w:tab w:val="center" w:pos="4819"/>
        <w:tab w:val="right" w:pos="9638"/>
      </w:tabs>
      <w:spacing w:after="0"/>
    </w:pPr>
  </w:style>
  <w:style w:type="character" w:customStyle="1" w:styleId="SidehovedTegn">
    <w:name w:val="Sidehoved Tegn"/>
    <w:basedOn w:val="Standardskrifttypeiafsnit"/>
    <w:link w:val="Sidehoved"/>
    <w:uiPriority w:val="99"/>
    <w:rsid w:val="00306CC1"/>
    <w:rPr>
      <w:color w:val="1D1D1B" w:themeColor="text1"/>
      <w:sz w:val="18"/>
      <w:lang w:val="da-DK"/>
    </w:rPr>
  </w:style>
  <w:style w:type="paragraph" w:styleId="Sidefod">
    <w:name w:val="footer"/>
    <w:basedOn w:val="Normal"/>
    <w:link w:val="SidefodTegn"/>
    <w:uiPriority w:val="99"/>
    <w:unhideWhenUsed/>
    <w:rsid w:val="00306CC1"/>
    <w:pPr>
      <w:tabs>
        <w:tab w:val="center" w:pos="4819"/>
        <w:tab w:val="right" w:pos="9638"/>
      </w:tabs>
      <w:spacing w:after="0"/>
    </w:pPr>
    <w:rPr>
      <w:color w:val="1D1D1B"/>
      <w:sz w:val="14"/>
    </w:rPr>
  </w:style>
  <w:style w:type="character" w:customStyle="1" w:styleId="SidefodTegn">
    <w:name w:val="Sidefod Tegn"/>
    <w:basedOn w:val="Standardskrifttypeiafsnit"/>
    <w:link w:val="Sidefod"/>
    <w:uiPriority w:val="99"/>
    <w:rsid w:val="00306CC1"/>
    <w:rPr>
      <w:color w:val="1D1D1B"/>
      <w:sz w:val="14"/>
      <w:lang w:val="da-DK"/>
    </w:rPr>
  </w:style>
  <w:style w:type="table" w:styleId="Tabel-Gitter">
    <w:name w:val="Table Grid"/>
    <w:basedOn w:val="Tabel-Normal"/>
    <w:uiPriority w:val="39"/>
    <w:rsid w:val="0030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306CC1"/>
    <w:rPr>
      <w:color w:val="808080"/>
    </w:rPr>
  </w:style>
  <w:style w:type="paragraph" w:customStyle="1" w:styleId="Refbox">
    <w:name w:val="Ref box"/>
    <w:basedOn w:val="Normal"/>
    <w:rsid w:val="00306CC1"/>
    <w:rPr>
      <w:bCs/>
      <w:sz w:val="14"/>
      <w:szCs w:val="14"/>
    </w:rPr>
  </w:style>
  <w:style w:type="paragraph" w:customStyle="1" w:styleId="Fillin01">
    <w:name w:val="Fill in 01"/>
    <w:basedOn w:val="Refbox"/>
    <w:qFormat/>
    <w:rsid w:val="00306CC1"/>
    <w:rPr>
      <w:b/>
      <w:bCs w:val="0"/>
    </w:rPr>
  </w:style>
  <w:style w:type="character" w:customStyle="1" w:styleId="Fillinref">
    <w:name w:val="Fill in ref"/>
    <w:basedOn w:val="Standardskrifttypeiafsnit"/>
    <w:uiPriority w:val="1"/>
    <w:rsid w:val="00306CC1"/>
    <w:rPr>
      <w:rFonts w:ascii="Verdana" w:hAnsi="Verdana"/>
      <w:b w:val="0"/>
      <w:i w:val="0"/>
      <w:caps w:val="0"/>
      <w:smallCaps w:val="0"/>
      <w:strike w:val="0"/>
      <w:dstrike w:val="0"/>
      <w:vanish w:val="0"/>
      <w:sz w:val="14"/>
      <w:vertAlign w:val="baseline"/>
    </w:rPr>
  </w:style>
  <w:style w:type="paragraph" w:styleId="Listeafsnit">
    <w:name w:val="List Paragraph"/>
    <w:basedOn w:val="Normal"/>
    <w:uiPriority w:val="34"/>
    <w:qFormat/>
    <w:rsid w:val="00306CC1"/>
    <w:pPr>
      <w:numPr>
        <w:numId w:val="15"/>
      </w:numPr>
      <w:tabs>
        <w:tab w:val="left" w:pos="170"/>
      </w:tabs>
      <w:spacing w:before="240" w:after="0"/>
    </w:pPr>
    <w:rPr>
      <w:b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306CC1"/>
    <w:rPr>
      <w:rFonts w:asciiTheme="majorHAnsi" w:eastAsiaTheme="majorEastAsia" w:hAnsiTheme="majorHAnsi" w:cstheme="majorBidi"/>
      <w:b/>
      <w:bCs/>
      <w:color w:val="001839" w:themeColor="accent1" w:themeShade="BF"/>
      <w:sz w:val="24"/>
      <w:szCs w:val="18"/>
      <w:lang w:val="da-DK"/>
    </w:rPr>
  </w:style>
  <w:style w:type="paragraph" w:customStyle="1" w:styleId="Tabelleft">
    <w:name w:val="Tabel left"/>
    <w:basedOn w:val="Normal"/>
    <w:qFormat/>
    <w:rsid w:val="00306CC1"/>
    <w:pPr>
      <w:spacing w:after="0"/>
      <w:ind w:left="14" w:hanging="14"/>
    </w:pPr>
  </w:style>
  <w:style w:type="paragraph" w:customStyle="1" w:styleId="Initialer">
    <w:name w:val="Initialer"/>
    <w:basedOn w:val="Refbox"/>
    <w:qFormat/>
    <w:rsid w:val="00306CC1"/>
    <w:pPr>
      <w:spacing w:after="40"/>
      <w:ind w:left="295"/>
    </w:pPr>
    <w:rPr>
      <w:caps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306CC1"/>
    <w:rPr>
      <w:rFonts w:asciiTheme="majorHAnsi" w:eastAsiaTheme="majorEastAsia" w:hAnsiTheme="majorHAnsi" w:cstheme="majorBidi"/>
      <w:color w:val="001839" w:themeColor="accent1" w:themeShade="BF"/>
      <w:sz w:val="26"/>
      <w:szCs w:val="26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06CC1"/>
    <w:rPr>
      <w:rFonts w:asciiTheme="majorHAnsi" w:eastAsiaTheme="majorEastAsia" w:hAnsiTheme="majorHAnsi" w:cstheme="majorBidi"/>
      <w:color w:val="001026" w:themeColor="accent1" w:themeShade="7F"/>
      <w:sz w:val="24"/>
      <w:szCs w:val="24"/>
      <w:lang w:val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DC5575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DC5575"/>
    <w:pPr>
      <w:spacing w:after="0"/>
      <w:ind w:left="0"/>
    </w:pPr>
    <w:rPr>
      <w:rFonts w:ascii="Verdana" w:eastAsia="Times New Roman" w:hAnsi="Verdana" w:cs="Times New Roman"/>
      <w:color w:val="auto"/>
      <w:sz w:val="20"/>
      <w:szCs w:val="20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DC5575"/>
    <w:rPr>
      <w:rFonts w:ascii="Verdana" w:eastAsia="Times New Roman" w:hAnsi="Verdana" w:cs="Times New Roman"/>
      <w:sz w:val="20"/>
      <w:szCs w:val="20"/>
      <w:lang w:val="da-DK"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8A6F5C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8A6F5C"/>
    <w:pPr>
      <w:spacing w:after="0" w:line="280" w:lineRule="atLeast"/>
      <w:ind w:left="0"/>
    </w:pPr>
    <w:rPr>
      <w:rFonts w:ascii="Verdana" w:eastAsia="Times New Roman" w:hAnsi="Verdana" w:cs="Times New Roman"/>
      <w:color w:val="FFFFFF"/>
      <w:sz w:val="36"/>
      <w:szCs w:val="36"/>
      <w:lang w:eastAsia="da-DK"/>
    </w:rPr>
  </w:style>
  <w:style w:type="paragraph" w:customStyle="1" w:styleId="orangeoverskrift">
    <w:name w:val="orange overskrift"/>
    <w:basedOn w:val="Normal"/>
    <w:autoRedefine/>
    <w:qFormat/>
    <w:rsid w:val="00183F09"/>
    <w:pPr>
      <w:spacing w:after="0" w:line="280" w:lineRule="atLeast"/>
      <w:ind w:left="-851"/>
    </w:pPr>
    <w:rPr>
      <w:rFonts w:eastAsia="Times New Roman" w:cs="Times New Roman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183F09"/>
    <w:pPr>
      <w:spacing w:after="0" w:line="280" w:lineRule="atLeast"/>
      <w:ind w:left="-851"/>
    </w:pPr>
    <w:rPr>
      <w:rFonts w:eastAsia="Times New Roman" w:cs="Times New Roman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Skabeloner\Word\M&#248;dereferat_A4_Lokalt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46C4CA98E04A6CBA736FBC8D450D7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AC0D070-F6D4-48A4-BD10-49DB12D51141}"/>
      </w:docPartPr>
      <w:docPartBody>
        <w:p w:rsidR="004F5953" w:rsidRDefault="004F5953" w:rsidP="004F5953">
          <w:pPr>
            <w:pStyle w:val="4B46C4CA98E04A6CBA736FBC8D450D73"/>
          </w:pPr>
          <w:r w:rsidRPr="004D42A9">
            <w:rPr>
              <w:rStyle w:val="Pladsholdertekst"/>
            </w:rPr>
            <w:t>[</w:t>
          </w:r>
          <w:r>
            <w:rPr>
              <w:rStyle w:val="Pladsholdertekst"/>
            </w:rPr>
            <w:t>Titel på mødet</w:t>
          </w:r>
          <w:r w:rsidRPr="004D42A9">
            <w:rPr>
              <w:rStyle w:val="Pladsholdertekst"/>
            </w:rPr>
            <w:t>]</w:t>
          </w:r>
        </w:p>
      </w:docPartBody>
    </w:docPart>
    <w:docPart>
      <w:docPartPr>
        <w:name w:val="9E3C91D29DE94DA5AF159A30176CFA1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6301ADC-B7C4-4E7B-9065-1D3CF518E2AD}"/>
      </w:docPartPr>
      <w:docPartBody>
        <w:p w:rsidR="004F5953" w:rsidRDefault="004F5953" w:rsidP="004F5953">
          <w:pPr>
            <w:pStyle w:val="9E3C91D29DE94DA5AF159A30176CFA17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43CE521DFA4845EB93C39EC567C0771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EA3A678-5B59-41FE-966C-94A751E3972D}"/>
      </w:docPartPr>
      <w:docPartBody>
        <w:p w:rsidR="004F5953" w:rsidRDefault="004F5953" w:rsidP="004F5953">
          <w:pPr>
            <w:pStyle w:val="43CE521DFA4845EB93C39EC567C07713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A9D951B8986C45CBB6B6813F35A705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70A518C-7192-4A4F-8B1B-8C6A75E1AAD9}"/>
      </w:docPartPr>
      <w:docPartBody>
        <w:p w:rsidR="004F5953" w:rsidRDefault="004F5953" w:rsidP="004F5953">
          <w:pPr>
            <w:pStyle w:val="A9D951B8986C45CBB6B6813F35A705B6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A69A26EC2EF74C0785227F967137BA2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AD43DA6-5789-4184-895D-B72E5C5E1ADE}"/>
      </w:docPartPr>
      <w:docPartBody>
        <w:p w:rsidR="004F5953" w:rsidRDefault="004F5953" w:rsidP="004F5953">
          <w:pPr>
            <w:pStyle w:val="A69A26EC2EF74C0785227F967137BA2D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83A6A147A9BF4A0ABA44DFB82711132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67F268E-9294-49AD-9EA3-E00291503196}"/>
      </w:docPartPr>
      <w:docPartBody>
        <w:p w:rsidR="004F5953" w:rsidRDefault="004F5953" w:rsidP="004F5953">
          <w:pPr>
            <w:pStyle w:val="83A6A147A9BF4A0ABA44DFB82711132A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8EBEFB3BE1054FB58552F025A69780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6DEA619-1D84-4A9B-B08C-541D410E853C}"/>
      </w:docPartPr>
      <w:docPartBody>
        <w:p w:rsidR="004F5953" w:rsidRDefault="004F5953" w:rsidP="004F5953">
          <w:pPr>
            <w:pStyle w:val="8EBEFB3BE1054FB58552F025A6978053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DD1180D046A2457888737532C0FC69D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8ABD3D2-5784-4BE9-8782-5F9659AF068E}"/>
      </w:docPartPr>
      <w:docPartBody>
        <w:p w:rsidR="004F5953" w:rsidRDefault="004F5953" w:rsidP="004F5953">
          <w:pPr>
            <w:pStyle w:val="DD1180D046A2457888737532C0FC69D3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D3A6425405F6438A821312605A14B08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C47A392-B37D-48FD-975D-B00CB27EF952}"/>
      </w:docPartPr>
      <w:docPartBody>
        <w:p w:rsidR="004F5953" w:rsidRDefault="004F5953" w:rsidP="004F5953">
          <w:pPr>
            <w:pStyle w:val="D3A6425405F6438A821312605A14B087"/>
          </w:pPr>
          <w:r>
            <w:rPr>
              <w:rStyle w:val="Pladsholdertekst"/>
            </w:rPr>
            <w:t>Nr.YYYY</w:t>
          </w:r>
        </w:p>
      </w:docPartBody>
    </w:docPart>
    <w:docPart>
      <w:docPartPr>
        <w:name w:val="9025FDC420D94DE58B1B2937625DB0A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4B7DC15-2CC9-4018-8E50-CB5A93943E9F}"/>
      </w:docPartPr>
      <w:docPartBody>
        <w:p w:rsidR="004F5953" w:rsidRDefault="004F5953" w:rsidP="004F5953">
          <w:pPr>
            <w:pStyle w:val="9025FDC420D94DE58B1B2937625DB0A3"/>
          </w:pPr>
          <w:r w:rsidRPr="00874F24">
            <w:rPr>
              <w:rStyle w:val="Fillinref"/>
            </w:rPr>
            <w:t>Initialer</w:t>
          </w:r>
        </w:p>
      </w:docPartBody>
    </w:docPart>
    <w:docPart>
      <w:docPartPr>
        <w:name w:val="986F91377878428F9DF04FB21CAF56F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D4FE1C-EE0A-4E47-B87F-F8C1188148E2}"/>
      </w:docPartPr>
      <w:docPartBody>
        <w:p w:rsidR="004F5953" w:rsidRDefault="004F5953" w:rsidP="004F5953">
          <w:pPr>
            <w:pStyle w:val="986F91377878428F9DF04FB21CAF56F4"/>
          </w:pPr>
          <w:r w:rsidRPr="005E749E">
            <w:rPr>
              <w:rStyle w:val="Fillinref"/>
            </w:rPr>
            <w:t>E-mail</w:t>
          </w:r>
        </w:p>
      </w:docPartBody>
    </w:docPart>
    <w:docPart>
      <w:docPartPr>
        <w:name w:val="2F3004CC1A5D460CA9016D32C7C2DC9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0E5F477-ED12-4567-8B52-7F48F3378A95}"/>
      </w:docPartPr>
      <w:docPartBody>
        <w:p w:rsidR="004F5953" w:rsidRDefault="004F5953" w:rsidP="004F5953">
          <w:pPr>
            <w:pStyle w:val="2F3004CC1A5D460CA9016D32C7C2DC92"/>
          </w:pPr>
          <w:r w:rsidRPr="00E90447">
            <w:rPr>
              <w:rStyle w:val="Fillinref"/>
            </w:rPr>
            <w:t>Direkte telefon</w:t>
          </w:r>
        </w:p>
      </w:docPartBody>
    </w:docPart>
    <w:docPart>
      <w:docPartPr>
        <w:name w:val="FDC29FB35A0C4F11B3226322B9A1D8E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3DD16C6-43A8-4F07-9CE4-773E764827F9}"/>
      </w:docPartPr>
      <w:docPartBody>
        <w:p w:rsidR="004F5953" w:rsidRDefault="004F5953" w:rsidP="004F5953">
          <w:pPr>
            <w:pStyle w:val="FDC29FB35A0C4F11B3226322B9A1D8E3"/>
          </w:pPr>
          <w:r>
            <w:rPr>
              <w:rStyle w:val="Pladsholdertekst"/>
            </w:rPr>
            <w:t>Klik for at vælge dato</w:t>
          </w:r>
          <w:r w:rsidRPr="00FF197C">
            <w:rPr>
              <w:rStyle w:val="Pladsholderteks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2D"/>
    <w:rsid w:val="00044F84"/>
    <w:rsid w:val="00201047"/>
    <w:rsid w:val="0022473B"/>
    <w:rsid w:val="00411B7B"/>
    <w:rsid w:val="00465A6F"/>
    <w:rsid w:val="0049617A"/>
    <w:rsid w:val="004F5953"/>
    <w:rsid w:val="004F6DBB"/>
    <w:rsid w:val="008C4DD6"/>
    <w:rsid w:val="00AA1069"/>
    <w:rsid w:val="00B26127"/>
    <w:rsid w:val="00B64B2D"/>
    <w:rsid w:val="00CD35EB"/>
    <w:rsid w:val="00D04E3E"/>
    <w:rsid w:val="00D85144"/>
    <w:rsid w:val="00E6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a-DK" w:eastAsia="da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sid w:val="004F5953"/>
    <w:rPr>
      <w:color w:val="808080"/>
    </w:rPr>
  </w:style>
  <w:style w:type="character" w:customStyle="1" w:styleId="Fillinref">
    <w:name w:val="Fill in ref"/>
    <w:basedOn w:val="Standardskrifttypeiafsnit"/>
    <w:uiPriority w:val="1"/>
    <w:rsid w:val="004F5953"/>
    <w:rPr>
      <w:rFonts w:ascii="Verdana" w:hAnsi="Verdana"/>
      <w:b w:val="0"/>
      <w:i w:val="0"/>
      <w:caps w:val="0"/>
      <w:smallCaps w:val="0"/>
      <w:strike w:val="0"/>
      <w:dstrike w:val="0"/>
      <w:vanish w:val="0"/>
      <w:sz w:val="14"/>
      <w:vertAlign w:val="baseline"/>
    </w:rPr>
  </w:style>
  <w:style w:type="paragraph" w:customStyle="1" w:styleId="4B46C4CA98E04A6CBA736FBC8D450D73">
    <w:name w:val="4B46C4CA98E04A6CBA736FBC8D450D73"/>
    <w:rsid w:val="004F5953"/>
  </w:style>
  <w:style w:type="paragraph" w:customStyle="1" w:styleId="9E3C91D29DE94DA5AF159A30176CFA17">
    <w:name w:val="9E3C91D29DE94DA5AF159A30176CFA17"/>
    <w:rsid w:val="004F5953"/>
  </w:style>
  <w:style w:type="paragraph" w:customStyle="1" w:styleId="43CE521DFA4845EB93C39EC567C07713">
    <w:name w:val="43CE521DFA4845EB93C39EC567C07713"/>
    <w:rsid w:val="004F5953"/>
  </w:style>
  <w:style w:type="paragraph" w:customStyle="1" w:styleId="A9D951B8986C45CBB6B6813F35A705B6">
    <w:name w:val="A9D951B8986C45CBB6B6813F35A705B6"/>
    <w:rsid w:val="004F5953"/>
  </w:style>
  <w:style w:type="paragraph" w:customStyle="1" w:styleId="A69A26EC2EF74C0785227F967137BA2D">
    <w:name w:val="A69A26EC2EF74C0785227F967137BA2D"/>
    <w:rsid w:val="004F5953"/>
  </w:style>
  <w:style w:type="paragraph" w:customStyle="1" w:styleId="83A6A147A9BF4A0ABA44DFB82711132A">
    <w:name w:val="83A6A147A9BF4A0ABA44DFB82711132A"/>
    <w:rsid w:val="004F5953"/>
  </w:style>
  <w:style w:type="paragraph" w:customStyle="1" w:styleId="8EBEFB3BE1054FB58552F025A6978053">
    <w:name w:val="8EBEFB3BE1054FB58552F025A6978053"/>
    <w:rsid w:val="004F5953"/>
  </w:style>
  <w:style w:type="paragraph" w:customStyle="1" w:styleId="DD1180D046A2457888737532C0FC69D3">
    <w:name w:val="DD1180D046A2457888737532C0FC69D3"/>
    <w:rsid w:val="004F5953"/>
  </w:style>
  <w:style w:type="paragraph" w:customStyle="1" w:styleId="D3A6425405F6438A821312605A14B087">
    <w:name w:val="D3A6425405F6438A821312605A14B087"/>
    <w:rsid w:val="004F5953"/>
  </w:style>
  <w:style w:type="paragraph" w:customStyle="1" w:styleId="9025FDC420D94DE58B1B2937625DB0A3">
    <w:name w:val="9025FDC420D94DE58B1B2937625DB0A3"/>
    <w:rsid w:val="004F5953"/>
  </w:style>
  <w:style w:type="paragraph" w:customStyle="1" w:styleId="986F91377878428F9DF04FB21CAF56F4">
    <w:name w:val="986F91377878428F9DF04FB21CAF56F4"/>
    <w:rsid w:val="004F5953"/>
  </w:style>
  <w:style w:type="paragraph" w:customStyle="1" w:styleId="2F3004CC1A5D460CA9016D32C7C2DC92">
    <w:name w:val="2F3004CC1A5D460CA9016D32C7C2DC92"/>
    <w:rsid w:val="004F5953"/>
  </w:style>
  <w:style w:type="paragraph" w:customStyle="1" w:styleId="FDC29FB35A0C4F11B3226322B9A1D8E3">
    <w:name w:val="FDC29FB35A0C4F11B3226322B9A1D8E3"/>
    <w:rsid w:val="004F59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eme1">
  <a:themeElements>
    <a:clrScheme name="Lokaltog">
      <a:dk1>
        <a:srgbClr val="1D1D1B"/>
      </a:dk1>
      <a:lt1>
        <a:sysClr val="window" lastClr="FFFFFF"/>
      </a:lt1>
      <a:dk2>
        <a:srgbClr val="00214D"/>
      </a:dk2>
      <a:lt2>
        <a:srgbClr val="FFFFFF"/>
      </a:lt2>
      <a:accent1>
        <a:srgbClr val="00214D"/>
      </a:accent1>
      <a:accent2>
        <a:srgbClr val="225F41"/>
      </a:accent2>
      <a:accent3>
        <a:srgbClr val="3B2925"/>
      </a:accent3>
      <a:accent4>
        <a:srgbClr val="82143C"/>
      </a:accent4>
      <a:accent5>
        <a:srgbClr val="FFB612"/>
      </a:accent5>
      <a:accent6>
        <a:srgbClr val="FF0000"/>
      </a:accent6>
      <a:hlink>
        <a:srgbClr val="00214D"/>
      </a:hlink>
      <a:folHlink>
        <a:srgbClr val="00214D"/>
      </a:folHlink>
    </a:clrScheme>
    <a:fontScheme name="Lokaltog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7323C7C1-B661-4CFE-BDF0-804556D830D8}" vid="{113DD086-4B38-4A31-B257-A835D188779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2B455-99B2-4696-AEC3-C435452BA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Mødereferat_A4_Lokaltog</Template>
  <TotalTime>25</TotalTime>
  <Pages>4</Pages>
  <Words>278</Words>
  <Characters>1698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Lokaltog Dagsorden A4</vt:lpstr>
    </vt:vector>
  </TitlesOfParts>
  <Company>Titel på mødet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Lokaltog Mødereferat A4</dc:title>
  <dc:subject>Lokaltog Mødereferat A4</dc:subject>
  <dc:creator>Bo D. Reinsborg</dc:creator>
  <cp:keywords>Template</cp:keywords>
  <dc:description>Nr. YYYY</dc:description>
  <cp:lastModifiedBy>Isabella Munch Sauer</cp:lastModifiedBy>
  <cp:revision>14</cp:revision>
  <cp:lastPrinted>2022-10-05T10:50:00Z</cp:lastPrinted>
  <dcterms:created xsi:type="dcterms:W3CDTF">2025-08-15T09:19:00Z</dcterms:created>
  <dcterms:modified xsi:type="dcterms:W3CDTF">2025-11-06T13:58:00Z</dcterms:modified>
  <cp:category>Template</cp:category>
</cp:coreProperties>
</file>